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E197C" w14:textId="77777777" w:rsidR="00613FED" w:rsidRPr="00753C3A" w:rsidRDefault="00613FED" w:rsidP="00613FED">
      <w:pPr>
        <w:widowControl w:val="0"/>
        <w:spacing w:line="340" w:lineRule="exact"/>
        <w:jc w:val="center"/>
        <w:outlineLvl w:val="0"/>
        <w:rPr>
          <w:b/>
          <w:sz w:val="26"/>
          <w:szCs w:val="24"/>
          <w:lang w:val="nb-NO"/>
        </w:rPr>
      </w:pPr>
      <w:r w:rsidRPr="00753C3A">
        <w:rPr>
          <w:b/>
          <w:sz w:val="26"/>
          <w:szCs w:val="24"/>
          <w:lang w:val="nb-NO"/>
        </w:rPr>
        <w:t>CỘNG HOÀ XÃ HỘI CHỦ NGHĨA VIỆT NAM</w:t>
      </w:r>
    </w:p>
    <w:p w14:paraId="1E149785" w14:textId="77777777" w:rsidR="00613FED" w:rsidRPr="00753C3A" w:rsidRDefault="00613FED" w:rsidP="00613FED">
      <w:pPr>
        <w:widowControl w:val="0"/>
        <w:spacing w:line="340" w:lineRule="exact"/>
        <w:jc w:val="center"/>
        <w:outlineLvl w:val="0"/>
        <w:rPr>
          <w:b/>
          <w:sz w:val="26"/>
          <w:szCs w:val="24"/>
        </w:rPr>
      </w:pPr>
      <w:r w:rsidRPr="00753C3A">
        <w:rPr>
          <w:b/>
          <w:sz w:val="26"/>
          <w:szCs w:val="24"/>
        </w:rPr>
        <w:t>Độc lập - Tự do - Hạnh phúc</w:t>
      </w:r>
    </w:p>
    <w:p w14:paraId="17058B42" w14:textId="4E3D9F07" w:rsidR="00613FED" w:rsidRPr="00753C3A" w:rsidRDefault="006E2870" w:rsidP="00613FED">
      <w:pPr>
        <w:widowControl w:val="0"/>
        <w:spacing w:line="340" w:lineRule="exact"/>
        <w:jc w:val="center"/>
        <w:rPr>
          <w:b/>
          <w:sz w:val="26"/>
          <w:szCs w:val="24"/>
        </w:rPr>
      </w:pPr>
      <w:r>
        <w:rPr>
          <w:noProof/>
          <w:sz w:val="26"/>
          <w:szCs w:val="24"/>
        </w:rPr>
        <mc:AlternateContent>
          <mc:Choice Requires="wps">
            <w:drawing>
              <wp:anchor distT="4294967295" distB="4294967295" distL="114300" distR="114300" simplePos="0" relativeHeight="251659264" behindDoc="0" locked="0" layoutInCell="1" allowOverlap="1" wp14:anchorId="74AD71A2" wp14:editId="3837C2EC">
                <wp:simplePos x="0" y="0"/>
                <wp:positionH relativeFrom="column">
                  <wp:posOffset>1737360</wp:posOffset>
                </wp:positionH>
                <wp:positionV relativeFrom="paragraph">
                  <wp:posOffset>38099</wp:posOffset>
                </wp:positionV>
                <wp:extent cx="2145030" cy="0"/>
                <wp:effectExtent l="0" t="0" r="762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D646C3" id="Line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6.8pt,3pt" to="305.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">
                <o:lock v:ext="edit" shapetype="f"/>
              </v:line>
            </w:pict>
          </mc:Fallback>
        </mc:AlternateContent>
      </w:r>
      <w:r w:rsidR="00613FED" w:rsidRPr="00753C3A">
        <w:rPr>
          <w:i/>
          <w:sz w:val="26"/>
          <w:szCs w:val="24"/>
          <w:lang w:val="vi-VN"/>
        </w:rPr>
        <w:t xml:space="preserve">                                           </w:t>
      </w:r>
    </w:p>
    <w:p w14:paraId="012B84EA" w14:textId="77777777" w:rsidR="007F61A6" w:rsidRPr="005760CF" w:rsidRDefault="007F61A6" w:rsidP="007F61A6">
      <w:pPr>
        <w:jc w:val="center"/>
        <w:rPr>
          <w:b/>
          <w:color w:val="000000"/>
        </w:rPr>
      </w:pPr>
      <w:r w:rsidRPr="005760CF">
        <w:rPr>
          <w:b/>
          <w:color w:val="000000"/>
        </w:rPr>
        <w:t xml:space="preserve">HỢP ĐỒNG MUA BÁN NHÀ Ở </w:t>
      </w:r>
      <w:r w:rsidRPr="005760CF">
        <w:rPr>
          <w:b/>
          <w:color w:val="000000"/>
          <w:lang w:val="vi-VN"/>
        </w:rPr>
        <w:t>HÌNH THÀNH TRONG TƯƠNG LAI</w:t>
      </w:r>
    </w:p>
    <w:p w14:paraId="7D96A7C5" w14:textId="77777777" w:rsidR="007F61A6" w:rsidRPr="005760CF" w:rsidRDefault="007F61A6" w:rsidP="007F61A6">
      <w:pPr>
        <w:tabs>
          <w:tab w:val="left" w:pos="0"/>
        </w:tabs>
        <w:jc w:val="center"/>
        <w:rPr>
          <w:b/>
          <w:color w:val="000000"/>
          <w:sz w:val="26"/>
          <w:szCs w:val="26"/>
          <w:lang w:val="vi-VN"/>
        </w:rPr>
      </w:pPr>
      <w:r w:rsidRPr="005760CF">
        <w:rPr>
          <w:b/>
          <w:color w:val="000000"/>
          <w:sz w:val="26"/>
          <w:szCs w:val="26"/>
        </w:rPr>
        <w:t>Dự án Phát triển Đô thị và Tái định cư Khu 5A</w:t>
      </w:r>
    </w:p>
    <w:p w14:paraId="17AF3B90" w14:textId="287ECF85" w:rsidR="007F61A6" w:rsidRPr="002D2CE3" w:rsidRDefault="007F61A6" w:rsidP="007F61A6">
      <w:pPr>
        <w:jc w:val="center"/>
        <w:rPr>
          <w:b/>
          <w:color w:val="000000"/>
          <w:sz w:val="26"/>
          <w:szCs w:val="26"/>
        </w:rPr>
      </w:pPr>
      <w:r w:rsidRPr="005760CF">
        <w:rPr>
          <w:b/>
          <w:color w:val="000000"/>
          <w:sz w:val="26"/>
          <w:szCs w:val="26"/>
          <w:lang w:val="vi-VN"/>
        </w:rPr>
        <w:t>Số</w:t>
      </w:r>
      <w:r w:rsidR="00017670">
        <w:rPr>
          <w:b/>
          <w:color w:val="000000"/>
          <w:sz w:val="26"/>
          <w:szCs w:val="26"/>
          <w:lang w:val="vi-VN"/>
        </w:rPr>
        <w:t xml:space="preserve">: </w:t>
      </w:r>
      <w:r w:rsidR="00561534">
        <w:rPr>
          <w:b/>
          <w:color w:val="000000"/>
          <w:sz w:val="26"/>
          <w:szCs w:val="26"/>
        </w:rPr>
        <w:t>___</w:t>
      </w:r>
      <w:r w:rsidRPr="005760CF">
        <w:rPr>
          <w:b/>
          <w:color w:val="000000"/>
          <w:sz w:val="26"/>
          <w:szCs w:val="26"/>
          <w:lang w:val="vi-VN"/>
        </w:rPr>
        <w:t>/HĐMBNHTTTL</w:t>
      </w:r>
      <w:r w:rsidR="00561534">
        <w:rPr>
          <w:b/>
          <w:color w:val="000000"/>
          <w:sz w:val="26"/>
          <w:szCs w:val="26"/>
        </w:rPr>
        <w:t>.PVCL</w:t>
      </w:r>
      <w:r w:rsidRPr="002E7D33">
        <w:rPr>
          <w:b/>
          <w:color w:val="000000"/>
          <w:sz w:val="26"/>
          <w:szCs w:val="26"/>
          <w:lang w:val="vi-VN"/>
        </w:rPr>
        <w:t>.20</w:t>
      </w:r>
      <w:r w:rsidR="002D2CE3" w:rsidRPr="002D2CE3">
        <w:rPr>
          <w:b/>
          <w:color w:val="EE0000"/>
          <w:sz w:val="26"/>
          <w:szCs w:val="26"/>
        </w:rPr>
        <w:t>…</w:t>
      </w:r>
    </w:p>
    <w:p w14:paraId="388CC03B" w14:textId="77777777" w:rsidR="007F61A6" w:rsidRDefault="007F61A6" w:rsidP="007F61A6">
      <w:pPr>
        <w:jc w:val="center"/>
        <w:rPr>
          <w:b/>
          <w:color w:val="000000"/>
          <w:sz w:val="26"/>
          <w:szCs w:val="26"/>
          <w:lang w:val="vi-VN"/>
        </w:rPr>
      </w:pPr>
    </w:p>
    <w:p w14:paraId="27273BA5" w14:textId="53BCB069" w:rsidR="00613FED" w:rsidRPr="00561534" w:rsidRDefault="00613FED" w:rsidP="00163772">
      <w:pPr>
        <w:pStyle w:val="NormalWeb"/>
        <w:widowControl w:val="0"/>
        <w:numPr>
          <w:ilvl w:val="0"/>
          <w:numId w:val="29"/>
        </w:numPr>
        <w:autoSpaceDE w:val="0"/>
        <w:autoSpaceDN w:val="0"/>
        <w:spacing w:before="40" w:beforeAutospacing="0" w:after="0" w:afterAutospacing="0" w:line="300" w:lineRule="exact"/>
        <w:ind w:left="284" w:hanging="357"/>
        <w:jc w:val="both"/>
        <w:rPr>
          <w:sz w:val="25"/>
          <w:szCs w:val="25"/>
          <w:lang w:val="vi-VN"/>
        </w:rPr>
      </w:pPr>
      <w:r w:rsidRPr="00561534">
        <w:rPr>
          <w:iCs/>
          <w:sz w:val="25"/>
          <w:szCs w:val="25"/>
          <w:lang w:val="vi-VN"/>
        </w:rPr>
        <w:t>Căn cứ Bộ Luật Dân sự ngày 24 tháng 11 năm 2015</w:t>
      </w:r>
      <w:r w:rsidRPr="00561534">
        <w:rPr>
          <w:sz w:val="25"/>
          <w:szCs w:val="25"/>
          <w:lang w:val="vi-VN"/>
        </w:rPr>
        <w:t>;</w:t>
      </w:r>
    </w:p>
    <w:p w14:paraId="272801E2" w14:textId="32D680B8" w:rsidR="00613FED" w:rsidRPr="00561534" w:rsidRDefault="00613FED" w:rsidP="00163772">
      <w:pPr>
        <w:pStyle w:val="ListParagraph"/>
        <w:widowControl w:val="0"/>
        <w:numPr>
          <w:ilvl w:val="0"/>
          <w:numId w:val="29"/>
        </w:numPr>
        <w:spacing w:before="40" w:line="300" w:lineRule="exact"/>
        <w:ind w:left="284" w:hanging="357"/>
        <w:jc w:val="both"/>
        <w:rPr>
          <w:sz w:val="25"/>
          <w:szCs w:val="25"/>
          <w:lang w:val="vi-VN"/>
        </w:rPr>
      </w:pPr>
      <w:r w:rsidRPr="00561534">
        <w:rPr>
          <w:sz w:val="25"/>
          <w:szCs w:val="25"/>
          <w:lang w:val="vi-VN"/>
        </w:rPr>
        <w:t>Căn cứ Luật Nhà ở 27/2023/QH15; Có hiệu lực thi hành từ ngày 01/08/2024;</w:t>
      </w:r>
    </w:p>
    <w:p w14:paraId="44DD05E1" w14:textId="6146A57D" w:rsidR="00613FED" w:rsidRPr="00D11C2C" w:rsidRDefault="00613FED" w:rsidP="00163772">
      <w:pPr>
        <w:pStyle w:val="NormalWeb"/>
        <w:widowControl w:val="0"/>
        <w:numPr>
          <w:ilvl w:val="0"/>
          <w:numId w:val="29"/>
        </w:numPr>
        <w:spacing w:before="40" w:beforeAutospacing="0" w:after="0" w:afterAutospacing="0" w:line="300" w:lineRule="exact"/>
        <w:ind w:left="284" w:hanging="357"/>
        <w:jc w:val="both"/>
        <w:rPr>
          <w:sz w:val="25"/>
          <w:szCs w:val="25"/>
          <w:lang w:val="vi-VN"/>
        </w:rPr>
      </w:pPr>
      <w:r w:rsidRPr="00D11C2C">
        <w:rPr>
          <w:sz w:val="25"/>
          <w:szCs w:val="25"/>
          <w:lang w:val="vi-VN"/>
        </w:rPr>
        <w:t>Căn cứ Luật kinh doanh Bất Động Sản 29/2023/QH15; Có hiệu lực thi hành từ ngày 01/08/2024;</w:t>
      </w:r>
    </w:p>
    <w:p w14:paraId="6E376D37" w14:textId="6E479981" w:rsidR="004E6865" w:rsidRPr="00D11C2C" w:rsidRDefault="004E6865" w:rsidP="00163772">
      <w:pPr>
        <w:pStyle w:val="NormalWeb"/>
        <w:widowControl w:val="0"/>
        <w:numPr>
          <w:ilvl w:val="0"/>
          <w:numId w:val="29"/>
        </w:numPr>
        <w:spacing w:before="40" w:beforeAutospacing="0" w:after="0" w:afterAutospacing="0" w:line="300" w:lineRule="exact"/>
        <w:ind w:left="284" w:hanging="357"/>
        <w:jc w:val="both"/>
        <w:rPr>
          <w:sz w:val="25"/>
          <w:szCs w:val="25"/>
          <w:lang w:val="vi-VN"/>
        </w:rPr>
      </w:pPr>
      <w:r w:rsidRPr="00D11C2C">
        <w:rPr>
          <w:sz w:val="25"/>
          <w:szCs w:val="25"/>
          <w:lang w:val="vi-VN"/>
        </w:rPr>
        <w:t>Căn cứ Nghị định số 96/2024/NĐ-CP ngày 24/07/2024 của Chính phủ quy định chi tiết một số điều của Luật Kinh doanh bất động sản;</w:t>
      </w:r>
    </w:p>
    <w:p w14:paraId="5F65C712" w14:textId="4BD8D5AF" w:rsidR="004E6865" w:rsidRPr="00D11C2C" w:rsidRDefault="004E6865" w:rsidP="00163772">
      <w:pPr>
        <w:pStyle w:val="NormalWeb"/>
        <w:widowControl w:val="0"/>
        <w:numPr>
          <w:ilvl w:val="0"/>
          <w:numId w:val="29"/>
        </w:numPr>
        <w:spacing w:before="40" w:beforeAutospacing="0" w:after="0" w:afterAutospacing="0" w:line="300" w:lineRule="exact"/>
        <w:ind w:left="284" w:hanging="357"/>
        <w:jc w:val="both"/>
        <w:rPr>
          <w:color w:val="FF0000"/>
          <w:sz w:val="25"/>
          <w:szCs w:val="25"/>
          <w:lang w:val="vi-VN"/>
        </w:rPr>
      </w:pPr>
      <w:r w:rsidRPr="00D11C2C">
        <w:rPr>
          <w:rFonts w:eastAsia="Times New Roman"/>
          <w:sz w:val="25"/>
          <w:szCs w:val="25"/>
          <w:lang w:val="vi-VN"/>
        </w:rPr>
        <w:t>Căn cứ các văn bản, hồ sơ pháp lý dự án gồm:</w:t>
      </w:r>
    </w:p>
    <w:p w14:paraId="5E92F38D" w14:textId="77777777" w:rsidR="00613FED" w:rsidRPr="00D11C2C" w:rsidRDefault="00613FED" w:rsidP="00163772">
      <w:pPr>
        <w:pStyle w:val="NormalWeb"/>
        <w:widowControl w:val="0"/>
        <w:numPr>
          <w:ilvl w:val="0"/>
          <w:numId w:val="30"/>
        </w:numPr>
        <w:spacing w:before="40" w:beforeAutospacing="0" w:after="0" w:afterAutospacing="0" w:line="300" w:lineRule="exact"/>
        <w:ind w:left="567" w:hanging="357"/>
        <w:jc w:val="both"/>
        <w:rPr>
          <w:i/>
          <w:sz w:val="25"/>
          <w:szCs w:val="25"/>
          <w:lang w:val="vi-VN"/>
        </w:rPr>
      </w:pPr>
      <w:r w:rsidRPr="00D11C2C">
        <w:rPr>
          <w:i/>
          <w:sz w:val="25"/>
          <w:szCs w:val="25"/>
          <w:lang w:val="vi-VN"/>
        </w:rPr>
        <w:t xml:space="preserve">Căn cứ Quyết định số </w:t>
      </w:r>
      <w:r w:rsidRPr="00D11C2C">
        <w:rPr>
          <w:i/>
          <w:color w:val="FF0000"/>
          <w:sz w:val="25"/>
          <w:szCs w:val="25"/>
          <w:lang w:val="vi-VN"/>
        </w:rPr>
        <w:t xml:space="preserve">297/QĐHC-CTUBND </w:t>
      </w:r>
      <w:r w:rsidRPr="00D11C2C">
        <w:rPr>
          <w:i/>
          <w:sz w:val="25"/>
          <w:szCs w:val="25"/>
          <w:lang w:val="vi-VN"/>
        </w:rPr>
        <w:t>ngày 02/4/2008 của Chủ tịch UBND tỉnh Sóc Trăng, V/v giao cho Công ty Cổ phần Đầu tư và Phát triển Đô thị Dầu khí Cửu Long làm Chủ đầu tư Dự án Phát triển Đô thị &amp; Tái định cư Khu 5A, phường 4, Tp.Sóc Trăng, tỉnh Sóc Trăng;</w:t>
      </w:r>
    </w:p>
    <w:p w14:paraId="46964549" w14:textId="77777777" w:rsidR="00613FED" w:rsidRPr="00D11C2C" w:rsidRDefault="00613FED" w:rsidP="00163772">
      <w:pPr>
        <w:pStyle w:val="ListParagraph"/>
        <w:widowControl w:val="0"/>
        <w:numPr>
          <w:ilvl w:val="0"/>
          <w:numId w:val="30"/>
        </w:numPr>
        <w:spacing w:before="40" w:line="300" w:lineRule="exact"/>
        <w:ind w:left="567" w:right="14" w:hanging="357"/>
        <w:jc w:val="both"/>
        <w:rPr>
          <w:i/>
          <w:sz w:val="25"/>
          <w:szCs w:val="25"/>
          <w:lang w:val="vi-VN"/>
        </w:rPr>
      </w:pPr>
      <w:r w:rsidRPr="00D11C2C">
        <w:rPr>
          <w:i/>
          <w:sz w:val="25"/>
          <w:szCs w:val="25"/>
          <w:lang w:val="vi-VN"/>
        </w:rPr>
        <w:t xml:space="preserve">Quyết định số </w:t>
      </w:r>
      <w:r w:rsidRPr="00D11C2C">
        <w:rPr>
          <w:i/>
          <w:color w:val="FF0000"/>
          <w:sz w:val="25"/>
          <w:szCs w:val="25"/>
          <w:lang w:val="vi-VN"/>
        </w:rPr>
        <w:t xml:space="preserve">245/QĐ-UBND </w:t>
      </w:r>
      <w:r w:rsidRPr="00D11C2C">
        <w:rPr>
          <w:i/>
          <w:sz w:val="25"/>
          <w:szCs w:val="25"/>
          <w:lang w:val="vi-VN"/>
        </w:rPr>
        <w:t>ngày 01/10/2008 của Chủ tịch UBND tỉnh Sóc Trăng, về việc Phê duyệt Quy hoạch chi tiết xây dựng Dự án Phát triển Đô thị và Tái định cư Khu 5A, tỷ lệ 1/500</w:t>
      </w:r>
    </w:p>
    <w:p w14:paraId="0DECCBED" w14:textId="77777777"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D11C2C">
        <w:rPr>
          <w:i/>
          <w:sz w:val="25"/>
          <w:szCs w:val="25"/>
          <w:lang w:val="vi-VN"/>
        </w:rPr>
        <w:t xml:space="preserve">Căn cứ Quyết định số </w:t>
      </w:r>
      <w:r w:rsidRPr="00D11C2C">
        <w:rPr>
          <w:i/>
          <w:color w:val="FF0000"/>
          <w:sz w:val="25"/>
          <w:szCs w:val="25"/>
          <w:lang w:val="vi-VN"/>
        </w:rPr>
        <w:t xml:space="preserve">134/QĐ-UBND </w:t>
      </w:r>
      <w:r w:rsidRPr="00D11C2C">
        <w:rPr>
          <w:i/>
          <w:sz w:val="25"/>
          <w:szCs w:val="25"/>
          <w:lang w:val="vi-VN"/>
        </w:rPr>
        <w:t xml:space="preserve">của Chủ tịch UBND tỉnh Sóc Trăng ngày 02/08/2013, V/v Phê duyệt điều chỉnh Quy hoạch chi tiết xây dựng Dự án Phát triển Đô thị &amp; Tái định cư Khu 5A, Mạc Đĩnh Chi, phường 4, Tp. </w:t>
      </w:r>
      <w:r w:rsidRPr="007F61A6">
        <w:rPr>
          <w:i/>
          <w:sz w:val="25"/>
          <w:szCs w:val="25"/>
        </w:rPr>
        <w:t>Sóc Trăng, tỉnh Sóc Trăng, tỷ lệ 1/500;</w:t>
      </w:r>
    </w:p>
    <w:p w14:paraId="505804BC" w14:textId="77777777"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7F61A6">
        <w:rPr>
          <w:i/>
          <w:sz w:val="25"/>
          <w:szCs w:val="25"/>
        </w:rPr>
        <w:t xml:space="preserve">Căn cứ Quyết định số </w:t>
      </w:r>
      <w:r w:rsidRPr="007F61A6">
        <w:rPr>
          <w:i/>
          <w:color w:val="FF0000"/>
          <w:sz w:val="25"/>
          <w:szCs w:val="25"/>
        </w:rPr>
        <w:t xml:space="preserve">2119/QĐ-UBND </w:t>
      </w:r>
      <w:r w:rsidRPr="007F61A6">
        <w:rPr>
          <w:i/>
          <w:sz w:val="25"/>
          <w:szCs w:val="25"/>
        </w:rPr>
        <w:t>của Chủ tịch UBND tỉnh Sóc Trăng ngày 25/8/2017, V/v Phê duyệt điều chỉnh cục bộ Quy hoạch chi tiết xây dựng Dự án Phát triển Đô thị &amp; Tái định cư Khu 5A, Mạc Đĩnh Chi, phường 4, Tp. Sóc Trăng, tỉnh Sóc Trăng, tỷ lệ 1/500;</w:t>
      </w:r>
    </w:p>
    <w:p w14:paraId="5BBA7EA1" w14:textId="77777777"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7F61A6">
        <w:rPr>
          <w:i/>
          <w:sz w:val="25"/>
          <w:szCs w:val="25"/>
        </w:rPr>
        <w:t xml:space="preserve">Căn cứ Quyết định số </w:t>
      </w:r>
      <w:r w:rsidRPr="007F61A6">
        <w:rPr>
          <w:i/>
          <w:color w:val="FF0000"/>
          <w:sz w:val="25"/>
          <w:szCs w:val="25"/>
        </w:rPr>
        <w:t xml:space="preserve">725/QĐ-UBND </w:t>
      </w:r>
      <w:r w:rsidRPr="007F61A6">
        <w:rPr>
          <w:i/>
          <w:sz w:val="25"/>
          <w:szCs w:val="25"/>
        </w:rPr>
        <w:t>của Chủ tịch UBND tỉnh Sóc Trăng ngày 26/3/2018, V/v Phê duyệt điều chỉnh cục bộ Quy hoạch chi tiết xây dựng Dự án Phát triển Đô thị &amp; Tái định cư Khu 5A, Mạc Đĩnh Chi, phường 4, Tp. Sóc Trăng, tỉnh Sóc Trăng, tỷ lệ 1/500;</w:t>
      </w:r>
    </w:p>
    <w:p w14:paraId="1C98DAA1" w14:textId="1F938581" w:rsidR="00613FED" w:rsidRPr="007F61A6" w:rsidRDefault="00613FED" w:rsidP="00163772">
      <w:pPr>
        <w:pStyle w:val="ListParagraph"/>
        <w:widowControl w:val="0"/>
        <w:numPr>
          <w:ilvl w:val="0"/>
          <w:numId w:val="30"/>
        </w:numPr>
        <w:spacing w:before="40" w:line="300" w:lineRule="exact"/>
        <w:ind w:left="567" w:right="14" w:hanging="357"/>
        <w:jc w:val="both"/>
        <w:rPr>
          <w:i/>
          <w:sz w:val="25"/>
          <w:szCs w:val="25"/>
        </w:rPr>
      </w:pPr>
      <w:r w:rsidRPr="007F61A6">
        <w:rPr>
          <w:i/>
          <w:sz w:val="25"/>
          <w:szCs w:val="25"/>
        </w:rPr>
        <w:t xml:space="preserve">Căn cứ Quyết định số </w:t>
      </w:r>
      <w:r w:rsidRPr="007F61A6">
        <w:rPr>
          <w:i/>
          <w:color w:val="FF0000"/>
          <w:sz w:val="25"/>
          <w:szCs w:val="25"/>
        </w:rPr>
        <w:t xml:space="preserve">1969/QĐ-UBND </w:t>
      </w:r>
      <w:r w:rsidRPr="007F61A6">
        <w:rPr>
          <w:i/>
          <w:sz w:val="25"/>
          <w:szCs w:val="25"/>
        </w:rPr>
        <w:t>của Chủ tịch UBND tỉnh Sóc Trăng ngày 09/08/2023, V/v Phê duyệt điều chỉnh cục bộ Quy hoạch chi tiết xây dựng Dự án Phát triển Đô thị &amp; Tái định cư Khu 5A, Mạc Đĩnh Chi, phường 4, Tp. Sóc Trăng, tỉnh Sóc Trăng, tỷ lệ 1/500;</w:t>
      </w:r>
    </w:p>
    <w:p w14:paraId="29577C2C" w14:textId="0620567E" w:rsidR="00FB73B4" w:rsidRPr="00FB73B4" w:rsidRDefault="00FB73B4" w:rsidP="00FB73B4">
      <w:pPr>
        <w:pStyle w:val="ListParagraph"/>
        <w:widowControl w:val="0"/>
        <w:numPr>
          <w:ilvl w:val="0"/>
          <w:numId w:val="30"/>
        </w:numPr>
        <w:spacing w:before="40" w:line="300" w:lineRule="exact"/>
        <w:ind w:left="567" w:hanging="357"/>
        <w:jc w:val="both"/>
        <w:rPr>
          <w:i/>
          <w:sz w:val="25"/>
          <w:szCs w:val="25"/>
          <w:lang w:val="vi-VN"/>
        </w:rPr>
      </w:pPr>
      <w:r w:rsidRPr="00FB73B4">
        <w:rPr>
          <w:i/>
          <w:color w:val="002060"/>
          <w:sz w:val="25"/>
          <w:szCs w:val="25"/>
          <w:lang w:val="vi-VN"/>
        </w:rPr>
        <w:t xml:space="preserve">Căn cứ </w:t>
      </w:r>
      <w:r w:rsidR="002D2CE3">
        <w:rPr>
          <w:i/>
          <w:color w:val="002060"/>
          <w:sz w:val="25"/>
          <w:szCs w:val="25"/>
        </w:rPr>
        <w:t>Công văn</w:t>
      </w:r>
      <w:r w:rsidRPr="00FB73B4">
        <w:rPr>
          <w:i/>
          <w:color w:val="002060"/>
          <w:sz w:val="25"/>
          <w:szCs w:val="25"/>
          <w:lang w:val="vi-VN"/>
        </w:rPr>
        <w:t xml:space="preserve"> số 7723/SXD-QLN&amp;TTBĐS ngày 08/09/2026 của Sở Xây dựng thành phố Cần Thơ về việc Thông báo nhà ở hình thành tương lai được đưa vào kinh doanh tại dự án Khu đô thị 5A</w:t>
      </w:r>
      <w:r w:rsidRPr="004E55EC">
        <w:rPr>
          <w:i/>
          <w:color w:val="002060"/>
          <w:sz w:val="25"/>
          <w:szCs w:val="25"/>
          <w:lang w:val="vi-VN"/>
        </w:rPr>
        <w:t>,</w:t>
      </w:r>
      <w:r w:rsidR="004E55EC" w:rsidRPr="004E55EC">
        <w:rPr>
          <w:i/>
          <w:color w:val="002060"/>
          <w:sz w:val="25"/>
          <w:szCs w:val="25"/>
          <w:lang w:val="vi-VN"/>
        </w:rPr>
        <w:t xml:space="preserve"> </w:t>
      </w:r>
      <w:r w:rsidRPr="00FB73B4">
        <w:rPr>
          <w:i/>
          <w:color w:val="002060"/>
          <w:sz w:val="25"/>
          <w:szCs w:val="25"/>
          <w:lang w:val="vi-VN"/>
        </w:rPr>
        <w:t xml:space="preserve"> phường Phú Lợi, Thành phố Cần Thơ đối với các dãy nhà liền kề Ơ-LK63; Ơ-LK64; Ơ-LK65; Ơ-LK66</w:t>
      </w:r>
      <w:r w:rsidR="00DA6C51" w:rsidRPr="00FB73B4">
        <w:rPr>
          <w:i/>
          <w:color w:val="002060"/>
          <w:sz w:val="25"/>
          <w:szCs w:val="25"/>
          <w:lang w:val="vi-VN"/>
        </w:rPr>
        <w:t xml:space="preserve"> </w:t>
      </w:r>
    </w:p>
    <w:p w14:paraId="2F081ACC" w14:textId="46BBAFE3" w:rsidR="007915CD" w:rsidRPr="00FB73B4" w:rsidRDefault="00613FED" w:rsidP="001611EF">
      <w:pPr>
        <w:pStyle w:val="ListParagraph"/>
        <w:widowControl w:val="0"/>
        <w:numPr>
          <w:ilvl w:val="0"/>
          <w:numId w:val="29"/>
        </w:numPr>
        <w:autoSpaceDE w:val="0"/>
        <w:autoSpaceDN w:val="0"/>
        <w:spacing w:before="40" w:line="300" w:lineRule="exact"/>
        <w:ind w:left="284" w:hanging="357"/>
        <w:jc w:val="both"/>
        <w:rPr>
          <w:iCs/>
          <w:sz w:val="25"/>
          <w:szCs w:val="25"/>
          <w:lang w:val="vi-VN"/>
        </w:rPr>
      </w:pPr>
      <w:r w:rsidRPr="00FB73B4">
        <w:rPr>
          <w:iCs/>
          <w:sz w:val="25"/>
          <w:szCs w:val="25"/>
          <w:lang w:val="vi-VN"/>
        </w:rPr>
        <w:t>Căn cứ nhu cầu và khả năng của hai Bên đối tác thực hiện Hợp đồng, cùng với sự tín nhiệm lẫn nhau trong hoạt động sản xuất kinh doanh;</w:t>
      </w:r>
    </w:p>
    <w:p w14:paraId="64F8C273" w14:textId="77777777" w:rsidR="00256A4D" w:rsidRPr="00CC1649" w:rsidRDefault="00256A4D" w:rsidP="007F61A6">
      <w:pPr>
        <w:spacing w:line="20" w:lineRule="atLeast"/>
        <w:jc w:val="both"/>
        <w:rPr>
          <w:i/>
          <w:sz w:val="24"/>
          <w:szCs w:val="24"/>
          <w:lang w:val="vi-VN"/>
        </w:rPr>
      </w:pPr>
    </w:p>
    <w:p w14:paraId="3648946A" w14:textId="69CC0D55" w:rsidR="00F766EF" w:rsidRPr="00561534" w:rsidRDefault="00344A13" w:rsidP="006665AE">
      <w:pPr>
        <w:spacing w:line="276" w:lineRule="auto"/>
        <w:ind w:firstLine="630"/>
        <w:jc w:val="both"/>
        <w:rPr>
          <w:bCs/>
          <w:sz w:val="26"/>
          <w:szCs w:val="26"/>
          <w:lang w:val="vi-VN"/>
        </w:rPr>
      </w:pPr>
      <w:r w:rsidRPr="00CC1649">
        <w:rPr>
          <w:i/>
          <w:sz w:val="24"/>
          <w:szCs w:val="24"/>
          <w:lang w:val="vi-VN"/>
        </w:rPr>
        <w:br w:type="page"/>
      </w:r>
      <w:r w:rsidR="00F766EF" w:rsidRPr="00561534">
        <w:rPr>
          <w:bCs/>
          <w:color w:val="FF0000"/>
          <w:sz w:val="26"/>
          <w:szCs w:val="26"/>
          <w:lang w:val="vi-VN"/>
        </w:rPr>
        <w:lastRenderedPageBreak/>
        <w:t>Hôm nay, ngày</w:t>
      </w:r>
      <w:r w:rsidR="000D6C9B" w:rsidRPr="00561534">
        <w:rPr>
          <w:bCs/>
          <w:color w:val="FF0000"/>
          <w:sz w:val="26"/>
          <w:szCs w:val="26"/>
          <w:lang w:val="vi-VN"/>
        </w:rPr>
        <w:t xml:space="preserve"> </w:t>
      </w:r>
      <w:r w:rsidR="001564F0" w:rsidRPr="00561534">
        <w:rPr>
          <w:bCs/>
          <w:color w:val="FF0000"/>
          <w:sz w:val="26"/>
          <w:szCs w:val="26"/>
          <w:lang w:val="vi-VN"/>
        </w:rPr>
        <w:t>…</w:t>
      </w:r>
      <w:r w:rsidR="00F766EF" w:rsidRPr="00561534">
        <w:rPr>
          <w:bCs/>
          <w:color w:val="FF0000"/>
          <w:sz w:val="26"/>
          <w:szCs w:val="26"/>
          <w:lang w:val="vi-VN"/>
        </w:rPr>
        <w:t xml:space="preserve"> tháng </w:t>
      </w:r>
      <w:r w:rsidR="001564F0" w:rsidRPr="00561534">
        <w:rPr>
          <w:bCs/>
          <w:color w:val="FF0000"/>
          <w:sz w:val="26"/>
          <w:szCs w:val="26"/>
          <w:lang w:val="vi-VN"/>
        </w:rPr>
        <w:t>…</w:t>
      </w:r>
      <w:r w:rsidR="00F766EF" w:rsidRPr="00561534">
        <w:rPr>
          <w:bCs/>
          <w:color w:val="FF0000"/>
          <w:sz w:val="26"/>
          <w:szCs w:val="26"/>
          <w:lang w:val="vi-VN"/>
        </w:rPr>
        <w:t xml:space="preserve"> </w:t>
      </w:r>
      <w:commentRangeStart w:id="0"/>
      <w:r w:rsidR="00F766EF" w:rsidRPr="00561534">
        <w:rPr>
          <w:bCs/>
          <w:color w:val="FF0000"/>
          <w:sz w:val="26"/>
          <w:szCs w:val="26"/>
          <w:lang w:val="vi-VN"/>
        </w:rPr>
        <w:t>năm</w:t>
      </w:r>
      <w:commentRangeEnd w:id="0"/>
      <w:r w:rsidR="00E035EC" w:rsidRPr="00561534">
        <w:rPr>
          <w:rStyle w:val="CommentReference"/>
          <w:bCs/>
          <w:color w:val="FF0000"/>
          <w:sz w:val="26"/>
          <w:szCs w:val="26"/>
          <w:lang w:val="vi-VN"/>
        </w:rPr>
        <w:commentReference w:id="0"/>
      </w:r>
      <w:r w:rsidR="00F766EF" w:rsidRPr="00561534">
        <w:rPr>
          <w:bCs/>
          <w:color w:val="FF0000"/>
          <w:sz w:val="26"/>
          <w:szCs w:val="26"/>
          <w:lang w:val="vi-VN"/>
        </w:rPr>
        <w:t xml:space="preserve"> </w:t>
      </w:r>
      <w:r w:rsidR="003E197E" w:rsidRPr="00561534">
        <w:rPr>
          <w:bCs/>
          <w:color w:val="FF0000"/>
          <w:sz w:val="26"/>
          <w:szCs w:val="26"/>
          <w:lang w:val="vi-VN"/>
        </w:rPr>
        <w:t>…</w:t>
      </w:r>
      <w:r w:rsidR="003E197E">
        <w:rPr>
          <w:bCs/>
          <w:color w:val="FF0000"/>
          <w:sz w:val="26"/>
          <w:szCs w:val="26"/>
        </w:rPr>
        <w:t xml:space="preserve"> </w:t>
      </w:r>
      <w:r w:rsidR="00F766EF" w:rsidRPr="00561534">
        <w:rPr>
          <w:bCs/>
          <w:sz w:val="26"/>
          <w:szCs w:val="26"/>
          <w:lang w:val="vi-VN"/>
        </w:rPr>
        <w:t>tại Văn phòng Công ty Cổ phần Đầu tư và Phát triển Đô thị Dầu khí Cửu Long, chúng tôi gồm có:</w:t>
      </w:r>
    </w:p>
    <w:p w14:paraId="197269CC" w14:textId="470FC564" w:rsidR="00A505A8" w:rsidRPr="00613FED" w:rsidRDefault="00746AD3" w:rsidP="006665AE">
      <w:pPr>
        <w:spacing w:before="120" w:line="276" w:lineRule="auto"/>
        <w:ind w:left="283" w:hanging="181"/>
        <w:jc w:val="both"/>
        <w:outlineLvl w:val="0"/>
        <w:rPr>
          <w:b/>
          <w:sz w:val="26"/>
          <w:szCs w:val="26"/>
          <w:lang w:val="vi-VN"/>
        </w:rPr>
      </w:pPr>
      <w:r>
        <w:rPr>
          <w:b/>
          <w:sz w:val="26"/>
          <w:szCs w:val="26"/>
          <w:lang w:val="vi-VN"/>
        </w:rPr>
        <w:t xml:space="preserve">BÊN BÁN </w:t>
      </w:r>
      <w:r w:rsidR="00CD58E7" w:rsidRPr="00613FED">
        <w:rPr>
          <w:b/>
          <w:sz w:val="26"/>
          <w:szCs w:val="26"/>
          <w:lang w:val="vi-VN"/>
        </w:rPr>
        <w:t xml:space="preserve">NHÀ Ở (sau đây gọi tắt là Bên </w:t>
      </w:r>
      <w:r w:rsidR="006C55B0" w:rsidRPr="00613FED">
        <w:rPr>
          <w:b/>
          <w:sz w:val="26"/>
          <w:szCs w:val="26"/>
          <w:lang w:val="vi-VN"/>
        </w:rPr>
        <w:t>B</w:t>
      </w:r>
      <w:r w:rsidR="00CD58E7" w:rsidRPr="00613FED">
        <w:rPr>
          <w:b/>
          <w:sz w:val="26"/>
          <w:szCs w:val="26"/>
          <w:lang w:val="vi-VN"/>
        </w:rPr>
        <w:t>án</w:t>
      </w:r>
      <w:r w:rsidR="00927DC4" w:rsidRPr="00613FED">
        <w:rPr>
          <w:b/>
          <w:sz w:val="26"/>
          <w:szCs w:val="26"/>
          <w:lang w:val="vi-VN"/>
        </w:rPr>
        <w:t>, Bên A</w:t>
      </w:r>
      <w:r w:rsidR="00A505A8" w:rsidRPr="00613FED">
        <w:rPr>
          <w:b/>
          <w:sz w:val="26"/>
          <w:szCs w:val="26"/>
          <w:lang w:val="vi-VN"/>
        </w:rPr>
        <w:t>)</w:t>
      </w:r>
    </w:p>
    <w:p w14:paraId="55516EEE" w14:textId="77777777" w:rsidR="003B29CF" w:rsidRPr="00613FED" w:rsidRDefault="00A505A8" w:rsidP="006665AE">
      <w:pPr>
        <w:spacing w:line="276" w:lineRule="auto"/>
        <w:ind w:left="142" w:right="-284" w:hanging="180"/>
        <w:jc w:val="both"/>
        <w:rPr>
          <w:b/>
          <w:sz w:val="26"/>
          <w:szCs w:val="26"/>
          <w:lang w:val="vi-VN"/>
        </w:rPr>
      </w:pPr>
      <w:r w:rsidRPr="00613FED">
        <w:rPr>
          <w:b/>
          <w:sz w:val="26"/>
          <w:szCs w:val="26"/>
          <w:lang w:val="vi-VN"/>
        </w:rPr>
        <w:t xml:space="preserve">  </w:t>
      </w:r>
      <w:r w:rsidR="003B29CF" w:rsidRPr="00613FED">
        <w:rPr>
          <w:b/>
          <w:sz w:val="26"/>
          <w:szCs w:val="26"/>
          <w:lang w:val="fr-FR"/>
        </w:rPr>
        <w:t>CÔNG</w:t>
      </w:r>
      <w:r w:rsidR="003B29CF" w:rsidRPr="00613FED">
        <w:rPr>
          <w:b/>
          <w:bCs/>
          <w:sz w:val="26"/>
          <w:szCs w:val="26"/>
          <w:lang w:val="fr-FR"/>
        </w:rPr>
        <w:t xml:space="preserve"> TY C</w:t>
      </w:r>
      <w:r w:rsidR="000D4F3D" w:rsidRPr="00613FED">
        <w:rPr>
          <w:b/>
          <w:bCs/>
          <w:sz w:val="26"/>
          <w:szCs w:val="26"/>
          <w:lang w:val="fr-FR"/>
        </w:rPr>
        <w:t xml:space="preserve">Ổ </w:t>
      </w:r>
      <w:r w:rsidR="003B29CF" w:rsidRPr="00613FED">
        <w:rPr>
          <w:b/>
          <w:bCs/>
          <w:sz w:val="26"/>
          <w:szCs w:val="26"/>
          <w:lang w:val="fr-FR"/>
        </w:rPr>
        <w:t>P</w:t>
      </w:r>
      <w:r w:rsidR="000D4F3D" w:rsidRPr="00613FED">
        <w:rPr>
          <w:b/>
          <w:bCs/>
          <w:sz w:val="26"/>
          <w:szCs w:val="26"/>
          <w:lang w:val="fr-FR"/>
        </w:rPr>
        <w:t xml:space="preserve">HẦN </w:t>
      </w:r>
      <w:r w:rsidR="003B29CF" w:rsidRPr="00613FED">
        <w:rPr>
          <w:b/>
          <w:bCs/>
          <w:sz w:val="26"/>
          <w:szCs w:val="26"/>
          <w:lang w:val="fr-FR"/>
        </w:rPr>
        <w:t>Đ</w:t>
      </w:r>
      <w:r w:rsidR="000D4F3D" w:rsidRPr="00613FED">
        <w:rPr>
          <w:b/>
          <w:bCs/>
          <w:sz w:val="26"/>
          <w:szCs w:val="26"/>
          <w:lang w:val="fr-FR"/>
        </w:rPr>
        <w:t xml:space="preserve">ẦU </w:t>
      </w:r>
      <w:r w:rsidR="003B29CF" w:rsidRPr="00613FED">
        <w:rPr>
          <w:b/>
          <w:bCs/>
          <w:sz w:val="26"/>
          <w:szCs w:val="26"/>
          <w:lang w:val="fr-FR"/>
        </w:rPr>
        <w:t>T</w:t>
      </w:r>
      <w:r w:rsidR="000D4F3D" w:rsidRPr="00613FED">
        <w:rPr>
          <w:b/>
          <w:bCs/>
          <w:sz w:val="26"/>
          <w:szCs w:val="26"/>
          <w:lang w:val="fr-FR"/>
        </w:rPr>
        <w:t xml:space="preserve">Ư </w:t>
      </w:r>
      <w:r w:rsidR="003B29CF" w:rsidRPr="00613FED">
        <w:rPr>
          <w:b/>
          <w:bCs/>
          <w:sz w:val="26"/>
          <w:szCs w:val="26"/>
          <w:lang w:val="fr-FR"/>
        </w:rPr>
        <w:t>&amp; P</w:t>
      </w:r>
      <w:r w:rsidR="000D4F3D" w:rsidRPr="00613FED">
        <w:rPr>
          <w:b/>
          <w:bCs/>
          <w:sz w:val="26"/>
          <w:szCs w:val="26"/>
          <w:lang w:val="fr-FR"/>
        </w:rPr>
        <w:t xml:space="preserve">HÁT </w:t>
      </w:r>
      <w:r w:rsidR="003B29CF" w:rsidRPr="00613FED">
        <w:rPr>
          <w:b/>
          <w:bCs/>
          <w:sz w:val="26"/>
          <w:szCs w:val="26"/>
          <w:lang w:val="fr-FR"/>
        </w:rPr>
        <w:t>T</w:t>
      </w:r>
      <w:r w:rsidR="000D4F3D" w:rsidRPr="00613FED">
        <w:rPr>
          <w:b/>
          <w:bCs/>
          <w:sz w:val="26"/>
          <w:szCs w:val="26"/>
          <w:lang w:val="fr-FR"/>
        </w:rPr>
        <w:t xml:space="preserve">RIỂN </w:t>
      </w:r>
      <w:r w:rsidR="003B29CF" w:rsidRPr="00613FED">
        <w:rPr>
          <w:b/>
          <w:bCs/>
          <w:sz w:val="26"/>
          <w:szCs w:val="26"/>
          <w:lang w:val="fr-FR"/>
        </w:rPr>
        <w:t xml:space="preserve">ĐÔ THỊ DẦU KHÍ CỬU LONG </w:t>
      </w:r>
    </w:p>
    <w:p w14:paraId="301986AA" w14:textId="35C0D6B2" w:rsidR="009F7962" w:rsidRPr="007933B8" w:rsidRDefault="009F7962" w:rsidP="006665AE">
      <w:pPr>
        <w:pStyle w:val="ListParagraph"/>
        <w:numPr>
          <w:ilvl w:val="0"/>
          <w:numId w:val="3"/>
        </w:numPr>
        <w:spacing w:before="80" w:line="276" w:lineRule="auto"/>
        <w:ind w:left="450" w:hanging="178"/>
        <w:jc w:val="both"/>
        <w:rPr>
          <w:spacing w:val="-8"/>
          <w:sz w:val="26"/>
          <w:szCs w:val="26"/>
          <w:lang w:val="fr-FR"/>
        </w:rPr>
      </w:pPr>
      <w:bookmarkStart w:id="1" w:name="OLE_LINK2"/>
      <w:r w:rsidRPr="007933B8">
        <w:rPr>
          <w:spacing w:val="-8"/>
          <w:sz w:val="26"/>
          <w:szCs w:val="26"/>
          <w:lang w:val="fr-FR"/>
        </w:rPr>
        <w:t xml:space="preserve">Địa chỉ: </w:t>
      </w:r>
      <w:r w:rsidR="005119B0" w:rsidRPr="007933B8">
        <w:rPr>
          <w:spacing w:val="-8"/>
          <w:sz w:val="26"/>
          <w:szCs w:val="26"/>
          <w:lang w:val="fr-FR"/>
        </w:rPr>
        <w:t>Số</w:t>
      </w:r>
      <w:r w:rsidRPr="007933B8">
        <w:rPr>
          <w:spacing w:val="-8"/>
          <w:sz w:val="26"/>
          <w:szCs w:val="26"/>
          <w:lang w:val="fr-FR"/>
        </w:rPr>
        <w:t xml:space="preserve"> 02 </w:t>
      </w:r>
      <w:r w:rsidR="005119B0" w:rsidRPr="007933B8">
        <w:rPr>
          <w:spacing w:val="-8"/>
          <w:sz w:val="26"/>
          <w:szCs w:val="26"/>
          <w:lang w:val="fr-FR"/>
        </w:rPr>
        <w:t xml:space="preserve">lô </w:t>
      </w:r>
      <w:r w:rsidRPr="007933B8">
        <w:rPr>
          <w:spacing w:val="-8"/>
          <w:sz w:val="26"/>
          <w:szCs w:val="26"/>
          <w:lang w:val="fr-FR"/>
        </w:rPr>
        <w:t xml:space="preserve">KTM06, </w:t>
      </w:r>
      <w:r w:rsidR="007C4A2F" w:rsidRPr="007933B8">
        <w:rPr>
          <w:spacing w:val="-8"/>
          <w:sz w:val="26"/>
          <w:szCs w:val="26"/>
          <w:lang w:val="fr-FR"/>
        </w:rPr>
        <w:t>Đ</w:t>
      </w:r>
      <w:r w:rsidRPr="007933B8">
        <w:rPr>
          <w:spacing w:val="-8"/>
          <w:sz w:val="26"/>
          <w:szCs w:val="26"/>
          <w:lang w:val="fr-FR"/>
        </w:rPr>
        <w:t xml:space="preserve">ường số 6, Khu đô thị 5A, </w:t>
      </w:r>
      <w:r w:rsidR="007933B8" w:rsidRPr="007933B8">
        <w:rPr>
          <w:spacing w:val="-8"/>
          <w:sz w:val="26"/>
          <w:szCs w:val="26"/>
          <w:lang w:val="fr-FR"/>
        </w:rPr>
        <w:t>Phường Phú Lợi, Thành Phố Cần Thơ</w:t>
      </w:r>
    </w:p>
    <w:p w14:paraId="5E4FF84E" w14:textId="3AE104B4" w:rsidR="004E6865" w:rsidRPr="004E6865" w:rsidRDefault="004E6865" w:rsidP="006665AE">
      <w:pPr>
        <w:pStyle w:val="ListParagraph"/>
        <w:numPr>
          <w:ilvl w:val="0"/>
          <w:numId w:val="3"/>
        </w:numPr>
        <w:spacing w:before="80" w:line="276" w:lineRule="auto"/>
        <w:ind w:left="450" w:hanging="178"/>
        <w:jc w:val="both"/>
        <w:rPr>
          <w:sz w:val="26"/>
          <w:szCs w:val="26"/>
          <w:lang w:val="fr-FR"/>
        </w:rPr>
      </w:pPr>
      <w:r>
        <w:rPr>
          <w:sz w:val="26"/>
          <w:szCs w:val="26"/>
          <w:lang w:val="fr-FR"/>
        </w:rPr>
        <w:t xml:space="preserve">Giấy chứng nhận ĐKKD: </w:t>
      </w:r>
      <w:r w:rsidRPr="004E55EC">
        <w:rPr>
          <w:b/>
          <w:bCs/>
          <w:sz w:val="26"/>
          <w:szCs w:val="26"/>
          <w:lang w:val="fr-FR"/>
        </w:rPr>
        <w:t>2200280598</w:t>
      </w:r>
      <w:r>
        <w:rPr>
          <w:sz w:val="26"/>
          <w:szCs w:val="26"/>
          <w:lang w:val="fr-FR"/>
        </w:rPr>
        <w:t xml:space="preserve"> cấp thay đổi lần </w:t>
      </w:r>
      <w:r w:rsidR="005D69C3">
        <w:rPr>
          <w:color w:val="FF0000"/>
          <w:sz w:val="26"/>
          <w:szCs w:val="26"/>
          <w:lang w:val="vi-VN"/>
        </w:rPr>
        <w:t>2</w:t>
      </w:r>
      <w:r w:rsidR="00561534" w:rsidRPr="00561534">
        <w:rPr>
          <w:color w:val="FF0000"/>
          <w:sz w:val="26"/>
          <w:szCs w:val="26"/>
          <w:lang w:val="fr-FR"/>
        </w:rPr>
        <w:t>1</w:t>
      </w:r>
      <w:r>
        <w:rPr>
          <w:sz w:val="26"/>
          <w:szCs w:val="26"/>
          <w:lang w:val="fr-FR"/>
        </w:rPr>
        <w:t xml:space="preserve"> ngày </w:t>
      </w:r>
      <w:r w:rsidR="00561534">
        <w:rPr>
          <w:color w:val="FF0000"/>
          <w:sz w:val="26"/>
          <w:szCs w:val="26"/>
          <w:lang w:val="fr-FR"/>
        </w:rPr>
        <w:t>30</w:t>
      </w:r>
      <w:r w:rsidR="005D69C3">
        <w:rPr>
          <w:color w:val="FF0000"/>
          <w:sz w:val="26"/>
          <w:szCs w:val="26"/>
          <w:lang w:val="fr-FR"/>
        </w:rPr>
        <w:t>/</w:t>
      </w:r>
      <w:r w:rsidR="00561534">
        <w:rPr>
          <w:color w:val="FF0000"/>
          <w:sz w:val="26"/>
          <w:szCs w:val="26"/>
          <w:lang w:val="fr-FR"/>
        </w:rPr>
        <w:t>07</w:t>
      </w:r>
      <w:r w:rsidRPr="004E6865">
        <w:rPr>
          <w:color w:val="FF0000"/>
          <w:sz w:val="26"/>
          <w:szCs w:val="26"/>
          <w:lang w:val="fr-FR"/>
        </w:rPr>
        <w:t>/202</w:t>
      </w:r>
      <w:r w:rsidR="00561534">
        <w:rPr>
          <w:color w:val="FF0000"/>
          <w:sz w:val="26"/>
          <w:szCs w:val="26"/>
          <w:lang w:val="fr-FR"/>
        </w:rPr>
        <w:t>6</w:t>
      </w:r>
    </w:p>
    <w:p w14:paraId="3CF5AC4A" w14:textId="77777777" w:rsidR="004E6865" w:rsidRPr="004E6865" w:rsidRDefault="004E6865" w:rsidP="006665AE">
      <w:pPr>
        <w:pStyle w:val="ListParagraph"/>
        <w:numPr>
          <w:ilvl w:val="0"/>
          <w:numId w:val="3"/>
        </w:numPr>
        <w:spacing w:before="80" w:line="276" w:lineRule="auto"/>
        <w:ind w:left="450" w:hanging="178"/>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37DF7890" w14:textId="77777777" w:rsidR="009F7962" w:rsidRPr="00613FED" w:rsidRDefault="009F7962" w:rsidP="006665AE">
      <w:pPr>
        <w:pStyle w:val="ListParagraph"/>
        <w:numPr>
          <w:ilvl w:val="0"/>
          <w:numId w:val="3"/>
        </w:numPr>
        <w:spacing w:before="80" w:line="276" w:lineRule="auto"/>
        <w:ind w:left="450" w:right="-540" w:hanging="178"/>
        <w:jc w:val="both"/>
        <w:rPr>
          <w:sz w:val="26"/>
          <w:szCs w:val="26"/>
          <w:lang w:val="fr-FR"/>
        </w:rPr>
      </w:pPr>
      <w:r w:rsidRPr="00613FED">
        <w:rPr>
          <w:sz w:val="26"/>
          <w:szCs w:val="26"/>
          <w:lang w:val="fr-FR"/>
        </w:rPr>
        <w:t>Điện thoại</w:t>
      </w:r>
      <w:r w:rsidR="004E6865">
        <w:rPr>
          <w:sz w:val="26"/>
          <w:szCs w:val="26"/>
          <w:lang w:val="fr-FR"/>
        </w:rPr>
        <w:t xml:space="preserve"> liên hệ</w:t>
      </w:r>
      <w:r w:rsidRPr="00613FED">
        <w:rPr>
          <w:sz w:val="26"/>
          <w:szCs w:val="26"/>
          <w:lang w:val="fr-FR"/>
        </w:rPr>
        <w:t>:</w:t>
      </w:r>
      <w:r w:rsidR="00201971" w:rsidRPr="00613FED">
        <w:rPr>
          <w:sz w:val="26"/>
          <w:szCs w:val="26"/>
          <w:lang w:val="fr-FR"/>
        </w:rPr>
        <w:t xml:space="preserve"> </w:t>
      </w:r>
      <w:r w:rsidRPr="00613FED">
        <w:rPr>
          <w:sz w:val="26"/>
          <w:szCs w:val="26"/>
          <w:lang w:val="fr-FR"/>
        </w:rPr>
        <w:t>(0</w:t>
      </w:r>
      <w:r w:rsidR="007C4A2F" w:rsidRPr="00613FED">
        <w:rPr>
          <w:sz w:val="26"/>
          <w:szCs w:val="26"/>
          <w:lang w:val="fr-FR"/>
        </w:rPr>
        <w:t>29</w:t>
      </w:r>
      <w:r w:rsidRPr="00613FED">
        <w:rPr>
          <w:sz w:val="26"/>
          <w:szCs w:val="26"/>
          <w:lang w:val="fr-FR"/>
        </w:rPr>
        <w:t xml:space="preserve">9) 3627999       </w:t>
      </w:r>
      <w:r w:rsidRPr="00613FED">
        <w:rPr>
          <w:sz w:val="26"/>
          <w:szCs w:val="26"/>
          <w:lang w:val="fr-FR"/>
        </w:rPr>
        <w:tab/>
      </w:r>
      <w:r w:rsidRPr="00613FED">
        <w:rPr>
          <w:sz w:val="26"/>
          <w:szCs w:val="26"/>
          <w:lang w:val="fr-FR"/>
        </w:rPr>
        <w:tab/>
      </w:r>
    </w:p>
    <w:p w14:paraId="42C26A26" w14:textId="77777777" w:rsidR="004E55EC" w:rsidRPr="004E55EC" w:rsidRDefault="009F7962" w:rsidP="006665AE">
      <w:pPr>
        <w:pStyle w:val="ListParagraph"/>
        <w:numPr>
          <w:ilvl w:val="0"/>
          <w:numId w:val="3"/>
        </w:numPr>
        <w:spacing w:before="80" w:line="276" w:lineRule="auto"/>
        <w:ind w:left="450" w:right="-540" w:hanging="178"/>
        <w:jc w:val="both"/>
        <w:rPr>
          <w:sz w:val="26"/>
          <w:szCs w:val="26"/>
          <w:lang w:val="vi-VN"/>
        </w:rPr>
      </w:pPr>
      <w:r w:rsidRPr="00613FED">
        <w:rPr>
          <w:sz w:val="26"/>
          <w:szCs w:val="26"/>
          <w:lang w:val="fr-FR"/>
        </w:rPr>
        <w:t>Mã số thuế:</w:t>
      </w:r>
      <w:r w:rsidR="00201971" w:rsidRPr="00613FED">
        <w:rPr>
          <w:sz w:val="26"/>
          <w:szCs w:val="26"/>
          <w:lang w:val="fr-FR"/>
        </w:rPr>
        <w:t xml:space="preserve"> </w:t>
      </w:r>
      <w:r w:rsidR="00001519">
        <w:rPr>
          <w:sz w:val="26"/>
          <w:szCs w:val="26"/>
          <w:lang w:val="fr-FR"/>
        </w:rPr>
        <w:t xml:space="preserve">  </w:t>
      </w:r>
      <w:r w:rsidRPr="00613FED">
        <w:rPr>
          <w:sz w:val="26"/>
          <w:szCs w:val="26"/>
          <w:lang w:val="fr-FR"/>
        </w:rPr>
        <w:t>2200280598</w:t>
      </w:r>
      <w:bookmarkEnd w:id="1"/>
    </w:p>
    <w:p w14:paraId="258070FC" w14:textId="1E23A224" w:rsidR="0081269B" w:rsidRPr="004E55EC" w:rsidRDefault="0081269B" w:rsidP="006665AE">
      <w:pPr>
        <w:pStyle w:val="ListParagraph"/>
        <w:numPr>
          <w:ilvl w:val="0"/>
          <w:numId w:val="3"/>
        </w:numPr>
        <w:spacing w:before="80" w:line="276" w:lineRule="auto"/>
        <w:ind w:left="450" w:right="-540" w:hanging="178"/>
        <w:jc w:val="both"/>
        <w:rPr>
          <w:sz w:val="26"/>
          <w:szCs w:val="26"/>
          <w:lang w:val="vi-VN"/>
        </w:rPr>
      </w:pPr>
      <w:r w:rsidRPr="004E55EC">
        <w:rPr>
          <w:sz w:val="26"/>
          <w:szCs w:val="26"/>
          <w:lang w:val="fr-FR"/>
        </w:rPr>
        <w:t xml:space="preserve">Số tài khoản: </w:t>
      </w:r>
      <w:r w:rsidR="002A31BF" w:rsidRPr="002A31BF">
        <w:rPr>
          <w:b/>
          <w:color w:val="EE0000"/>
          <w:spacing w:val="3"/>
          <w:sz w:val="26"/>
          <w:szCs w:val="26"/>
          <w:shd w:val="clear" w:color="auto" w:fill="FFFFFF"/>
          <w:lang w:val="vi-VN"/>
        </w:rPr>
        <w:t xml:space="preserve">114003012794 </w:t>
      </w:r>
      <w:r w:rsidRPr="004E55EC">
        <w:rPr>
          <w:sz w:val="26"/>
          <w:szCs w:val="26"/>
          <w:lang w:val="pt-BR"/>
        </w:rPr>
        <w:t xml:space="preserve">tại </w:t>
      </w:r>
      <w:r w:rsidRPr="004E55EC">
        <w:rPr>
          <w:b/>
          <w:color w:val="0070C0"/>
          <w:sz w:val="26"/>
          <w:szCs w:val="26"/>
          <w:lang w:val="pt-BR"/>
        </w:rPr>
        <w:t>Ngân hàng TMCP Công Thương Việt Nam (VIETINBANK) chi nhánh Sa Đéc</w:t>
      </w:r>
      <w:r w:rsidRPr="004E55EC">
        <w:rPr>
          <w:b/>
          <w:color w:val="0070C0"/>
          <w:sz w:val="26"/>
          <w:szCs w:val="26"/>
          <w:lang w:val="fr-FR"/>
        </w:rPr>
        <w:t>.</w:t>
      </w:r>
    </w:p>
    <w:p w14:paraId="4C0F6340" w14:textId="77777777" w:rsidR="00CD58E7" w:rsidRPr="00561534" w:rsidRDefault="00CD58E7" w:rsidP="006665AE">
      <w:pPr>
        <w:pStyle w:val="ListParagraph"/>
        <w:spacing w:line="276" w:lineRule="auto"/>
        <w:ind w:left="450" w:right="11" w:hanging="178"/>
        <w:jc w:val="both"/>
        <w:rPr>
          <w:sz w:val="2"/>
          <w:szCs w:val="26"/>
          <w:lang w:val="vi-VN"/>
        </w:rPr>
      </w:pPr>
    </w:p>
    <w:p w14:paraId="055F6D30" w14:textId="754AA20A" w:rsidR="00AF5BA2" w:rsidRPr="00561534" w:rsidRDefault="00746AD3" w:rsidP="006665AE">
      <w:pPr>
        <w:spacing w:before="120" w:line="276" w:lineRule="auto"/>
        <w:ind w:left="362" w:hanging="181"/>
        <w:jc w:val="both"/>
        <w:outlineLvl w:val="0"/>
        <w:rPr>
          <w:b/>
          <w:sz w:val="26"/>
          <w:szCs w:val="26"/>
          <w:lang w:val="vi-VN"/>
        </w:rPr>
      </w:pPr>
      <w:r w:rsidRPr="00561534">
        <w:rPr>
          <w:b/>
          <w:sz w:val="26"/>
          <w:szCs w:val="26"/>
          <w:lang w:val="vi-VN"/>
        </w:rPr>
        <w:t>BÊN MUA</w:t>
      </w:r>
      <w:r w:rsidR="00CD58E7" w:rsidRPr="00561534">
        <w:rPr>
          <w:b/>
          <w:sz w:val="26"/>
          <w:szCs w:val="26"/>
          <w:lang w:val="vi-VN"/>
        </w:rPr>
        <w:t xml:space="preserve"> NHÀ Ở (sau đây gọi tắt là </w:t>
      </w:r>
      <w:r w:rsidRPr="00561534">
        <w:rPr>
          <w:b/>
          <w:sz w:val="26"/>
          <w:szCs w:val="26"/>
          <w:lang w:val="vi-VN"/>
        </w:rPr>
        <w:t>Bên Mua</w:t>
      </w:r>
      <w:r w:rsidR="00927DC4" w:rsidRPr="00561534">
        <w:rPr>
          <w:b/>
          <w:sz w:val="26"/>
          <w:szCs w:val="26"/>
          <w:lang w:val="vi-VN"/>
        </w:rPr>
        <w:t xml:space="preserve"> , Bên B</w:t>
      </w:r>
      <w:r w:rsidR="00CD58E7" w:rsidRPr="00561534">
        <w:rPr>
          <w:b/>
          <w:sz w:val="26"/>
          <w:szCs w:val="26"/>
          <w:lang w:val="vi-VN"/>
        </w:rPr>
        <w:t>):</w:t>
      </w:r>
    </w:p>
    <w:p w14:paraId="6768926F" w14:textId="19083FAF" w:rsidR="006D3816" w:rsidRPr="00561534" w:rsidRDefault="00664C56" w:rsidP="006665AE">
      <w:pPr>
        <w:pStyle w:val="ListParagraph"/>
        <w:numPr>
          <w:ilvl w:val="0"/>
          <w:numId w:val="38"/>
        </w:numPr>
        <w:tabs>
          <w:tab w:val="left" w:pos="540"/>
          <w:tab w:val="left" w:pos="1890"/>
        </w:tabs>
        <w:spacing w:before="80" w:line="276" w:lineRule="auto"/>
        <w:ind w:left="990" w:right="-77" w:hanging="630"/>
        <w:rPr>
          <w:color w:val="FF0000"/>
          <w:sz w:val="26"/>
          <w:szCs w:val="26"/>
          <w:lang w:val="vi-VN"/>
        </w:rPr>
      </w:pPr>
      <w:r w:rsidRPr="00561534">
        <w:rPr>
          <w:color w:val="FF0000"/>
          <w:sz w:val="26"/>
          <w:szCs w:val="26"/>
          <w:lang w:val="vi-VN"/>
        </w:rPr>
        <w:t>Ông</w:t>
      </w:r>
      <w:r w:rsidR="00561534" w:rsidRPr="00561534">
        <w:rPr>
          <w:color w:val="FF0000"/>
          <w:sz w:val="26"/>
          <w:szCs w:val="26"/>
          <w:lang w:val="vi-VN"/>
        </w:rPr>
        <w:t>/Bà</w:t>
      </w:r>
      <w:r w:rsidR="006D3816" w:rsidRPr="00561534">
        <w:rPr>
          <w:color w:val="FF0000"/>
          <w:sz w:val="26"/>
          <w:szCs w:val="26"/>
          <w:lang w:val="vi-VN"/>
        </w:rPr>
        <w:t xml:space="preserve">: </w:t>
      </w:r>
      <w:r w:rsidR="00561534" w:rsidRPr="00561534">
        <w:rPr>
          <w:b/>
          <w:color w:val="FF0000"/>
          <w:sz w:val="26"/>
          <w:szCs w:val="26"/>
          <w:lang w:val="vi-VN"/>
        </w:rPr>
        <w:t>…</w:t>
      </w:r>
      <w:r w:rsidRPr="00561534">
        <w:rPr>
          <w:b/>
          <w:color w:val="FF0000"/>
          <w:sz w:val="26"/>
          <w:szCs w:val="26"/>
          <w:lang w:val="vi-VN"/>
        </w:rPr>
        <w:t xml:space="preserve">            </w:t>
      </w:r>
      <w:r w:rsidR="006D3816" w:rsidRPr="00561534">
        <w:rPr>
          <w:color w:val="FF0000"/>
          <w:sz w:val="26"/>
          <w:szCs w:val="26"/>
          <w:lang w:val="vi-VN"/>
        </w:rPr>
        <w:t xml:space="preserve">            Năm sinh: </w:t>
      </w:r>
      <w:r w:rsidR="00561534" w:rsidRPr="00561534">
        <w:rPr>
          <w:b/>
          <w:color w:val="FF0000"/>
          <w:sz w:val="26"/>
          <w:szCs w:val="26"/>
          <w:lang w:val="vi-VN"/>
        </w:rPr>
        <w:t>…</w:t>
      </w:r>
      <w:r w:rsidR="001564F0" w:rsidRPr="00561534">
        <w:rPr>
          <w:b/>
          <w:color w:val="FF0000"/>
          <w:sz w:val="26"/>
          <w:szCs w:val="26"/>
          <w:lang w:val="vi-VN"/>
        </w:rPr>
        <w:t>/</w:t>
      </w:r>
      <w:r w:rsidR="00561534" w:rsidRPr="00561534">
        <w:rPr>
          <w:b/>
          <w:color w:val="FF0000"/>
          <w:sz w:val="26"/>
          <w:szCs w:val="26"/>
          <w:lang w:val="vi-VN"/>
        </w:rPr>
        <w:t>…</w:t>
      </w:r>
      <w:r w:rsidR="001564F0" w:rsidRPr="00561534">
        <w:rPr>
          <w:b/>
          <w:color w:val="FF0000"/>
          <w:sz w:val="26"/>
          <w:szCs w:val="26"/>
          <w:lang w:val="vi-VN"/>
        </w:rPr>
        <w:t>/</w:t>
      </w:r>
      <w:r w:rsidR="00561534" w:rsidRPr="00561534">
        <w:rPr>
          <w:b/>
          <w:color w:val="FF0000"/>
          <w:sz w:val="26"/>
          <w:szCs w:val="26"/>
          <w:lang w:val="vi-VN"/>
        </w:rPr>
        <w:t>…</w:t>
      </w:r>
    </w:p>
    <w:p w14:paraId="31C6A689" w14:textId="113E7147" w:rsidR="006D3816" w:rsidRPr="00561534" w:rsidRDefault="006D3816" w:rsidP="006665AE">
      <w:pPr>
        <w:pStyle w:val="ListParagraph"/>
        <w:numPr>
          <w:ilvl w:val="0"/>
          <w:numId w:val="38"/>
        </w:numPr>
        <w:tabs>
          <w:tab w:val="left" w:pos="540"/>
          <w:tab w:val="left" w:pos="630"/>
          <w:tab w:val="left" w:pos="1890"/>
        </w:tabs>
        <w:spacing w:before="80" w:line="276" w:lineRule="auto"/>
        <w:ind w:left="990" w:right="-525" w:hanging="630"/>
        <w:rPr>
          <w:color w:val="FF0000"/>
          <w:sz w:val="26"/>
          <w:szCs w:val="26"/>
          <w:lang w:val="vi-VN"/>
        </w:rPr>
      </w:pPr>
      <w:r w:rsidRPr="00561534">
        <w:rPr>
          <w:color w:val="FF0000"/>
          <w:sz w:val="26"/>
          <w:szCs w:val="26"/>
          <w:lang w:val="vi-VN"/>
        </w:rPr>
        <w:t xml:space="preserve">CCCD số: </w:t>
      </w:r>
      <w:r w:rsidR="00561534" w:rsidRPr="00561534">
        <w:rPr>
          <w:b/>
          <w:color w:val="FF0000"/>
          <w:sz w:val="26"/>
          <w:szCs w:val="26"/>
          <w:lang w:val="vi-VN"/>
        </w:rPr>
        <w:t>…</w:t>
      </w:r>
      <w:r w:rsidR="005801C0" w:rsidRPr="00561534">
        <w:rPr>
          <w:b/>
          <w:color w:val="FF0000"/>
          <w:sz w:val="26"/>
          <w:szCs w:val="26"/>
          <w:lang w:val="vi-VN"/>
        </w:rPr>
        <w:t xml:space="preserve"> </w:t>
      </w:r>
      <w:r w:rsidR="005801C0" w:rsidRPr="00561534">
        <w:rPr>
          <w:color w:val="FF0000"/>
          <w:sz w:val="26"/>
          <w:szCs w:val="26"/>
          <w:lang w:val="vi-VN"/>
        </w:rPr>
        <w:t>do</w:t>
      </w:r>
      <w:r w:rsidRPr="00561534">
        <w:rPr>
          <w:color w:val="FF0000"/>
          <w:sz w:val="26"/>
          <w:szCs w:val="26"/>
          <w:lang w:val="vi-VN"/>
        </w:rPr>
        <w:t xml:space="preserve"> </w:t>
      </w:r>
      <w:r w:rsidR="007933B8" w:rsidRPr="00561534">
        <w:rPr>
          <w:color w:val="FF0000"/>
          <w:sz w:val="26"/>
          <w:szCs w:val="26"/>
          <w:lang w:val="vi-VN"/>
        </w:rPr>
        <w:t xml:space="preserve">Cục </w:t>
      </w:r>
      <w:r w:rsidR="005801C0" w:rsidRPr="00561534">
        <w:rPr>
          <w:color w:val="FF0000"/>
          <w:sz w:val="26"/>
          <w:szCs w:val="26"/>
          <w:lang w:val="vi-VN"/>
        </w:rPr>
        <w:t>CS</w:t>
      </w:r>
      <w:r w:rsidRPr="00561534">
        <w:rPr>
          <w:color w:val="FF0000"/>
          <w:sz w:val="26"/>
          <w:szCs w:val="26"/>
          <w:lang w:val="vi-VN"/>
        </w:rPr>
        <w:t xml:space="preserve"> </w:t>
      </w:r>
      <w:r w:rsidR="005801C0" w:rsidRPr="00561534">
        <w:rPr>
          <w:color w:val="FF0000"/>
          <w:sz w:val="26"/>
          <w:szCs w:val="26"/>
          <w:lang w:val="vi-VN"/>
        </w:rPr>
        <w:t>QLHC</w:t>
      </w:r>
      <w:r w:rsidRPr="00561534">
        <w:rPr>
          <w:color w:val="FF0000"/>
          <w:sz w:val="26"/>
          <w:szCs w:val="26"/>
          <w:lang w:val="vi-VN"/>
        </w:rPr>
        <w:t xml:space="preserve"> </w:t>
      </w:r>
      <w:r w:rsidR="005801C0" w:rsidRPr="00561534">
        <w:rPr>
          <w:color w:val="FF0000"/>
          <w:sz w:val="26"/>
          <w:szCs w:val="26"/>
          <w:lang w:val="vi-VN"/>
        </w:rPr>
        <w:t>về</w:t>
      </w:r>
      <w:r w:rsidRPr="00561534">
        <w:rPr>
          <w:color w:val="FF0000"/>
          <w:sz w:val="26"/>
          <w:szCs w:val="26"/>
          <w:lang w:val="vi-VN"/>
        </w:rPr>
        <w:t xml:space="preserve"> </w:t>
      </w:r>
      <w:r w:rsidR="005801C0" w:rsidRPr="00561534">
        <w:rPr>
          <w:color w:val="FF0000"/>
          <w:sz w:val="26"/>
          <w:szCs w:val="26"/>
          <w:lang w:val="vi-VN"/>
        </w:rPr>
        <w:t xml:space="preserve">TTXH cấp ngày </w:t>
      </w:r>
      <w:r w:rsidR="00561534" w:rsidRPr="00561534">
        <w:rPr>
          <w:b/>
          <w:color w:val="FF0000"/>
          <w:sz w:val="26"/>
          <w:szCs w:val="26"/>
          <w:lang w:val="vi-VN"/>
        </w:rPr>
        <w:t>…</w:t>
      </w:r>
      <w:r w:rsidR="005801C0" w:rsidRPr="00561534">
        <w:rPr>
          <w:b/>
          <w:color w:val="FF0000"/>
          <w:sz w:val="26"/>
          <w:szCs w:val="26"/>
          <w:lang w:val="vi-VN"/>
        </w:rPr>
        <w:t>/</w:t>
      </w:r>
      <w:r w:rsidR="00561534" w:rsidRPr="00561534">
        <w:rPr>
          <w:b/>
          <w:color w:val="FF0000"/>
          <w:sz w:val="26"/>
          <w:szCs w:val="26"/>
          <w:lang w:val="vi-VN"/>
        </w:rPr>
        <w:t>…</w:t>
      </w:r>
      <w:r w:rsidR="005801C0" w:rsidRPr="00561534">
        <w:rPr>
          <w:b/>
          <w:color w:val="FF0000"/>
          <w:sz w:val="26"/>
          <w:szCs w:val="26"/>
          <w:lang w:val="vi-VN"/>
        </w:rPr>
        <w:t>/</w:t>
      </w:r>
      <w:r w:rsidR="00561534" w:rsidRPr="00561534">
        <w:rPr>
          <w:b/>
          <w:color w:val="FF0000"/>
          <w:sz w:val="26"/>
          <w:szCs w:val="26"/>
          <w:lang w:val="vi-VN"/>
        </w:rPr>
        <w:t>…</w:t>
      </w:r>
    </w:p>
    <w:p w14:paraId="11223911" w14:textId="77777777" w:rsidR="00561534" w:rsidRPr="00561534" w:rsidRDefault="006D3816" w:rsidP="006665AE">
      <w:pPr>
        <w:pStyle w:val="ListParagraph"/>
        <w:numPr>
          <w:ilvl w:val="0"/>
          <w:numId w:val="38"/>
        </w:numPr>
        <w:tabs>
          <w:tab w:val="left" w:pos="540"/>
          <w:tab w:val="left" w:pos="567"/>
          <w:tab w:val="left" w:pos="630"/>
          <w:tab w:val="left" w:pos="1890"/>
        </w:tabs>
        <w:spacing w:before="80" w:line="276" w:lineRule="auto"/>
        <w:ind w:left="990" w:right="-77" w:hanging="630"/>
        <w:rPr>
          <w:b/>
          <w:color w:val="FF0000"/>
          <w:sz w:val="26"/>
          <w:szCs w:val="26"/>
          <w:lang w:val="vi-VN"/>
        </w:rPr>
      </w:pPr>
      <w:r w:rsidRPr="00561534">
        <w:rPr>
          <w:color w:val="FF0000"/>
          <w:sz w:val="26"/>
          <w:szCs w:val="26"/>
          <w:lang w:val="vi-VN"/>
        </w:rPr>
        <w:t xml:space="preserve">Hộ khẩu thường trú: </w:t>
      </w:r>
      <w:r w:rsidR="00561534" w:rsidRPr="00561534">
        <w:rPr>
          <w:b/>
          <w:color w:val="FF0000"/>
          <w:sz w:val="26"/>
          <w:szCs w:val="26"/>
          <w:lang w:val="vi-VN"/>
        </w:rPr>
        <w:t>…</w:t>
      </w:r>
    </w:p>
    <w:p w14:paraId="1A8EA293" w14:textId="0403640F" w:rsidR="00561534" w:rsidRPr="00561534" w:rsidRDefault="00561534" w:rsidP="006665AE">
      <w:pPr>
        <w:pStyle w:val="ListParagraph"/>
        <w:numPr>
          <w:ilvl w:val="0"/>
          <w:numId w:val="38"/>
        </w:numPr>
        <w:tabs>
          <w:tab w:val="left" w:pos="540"/>
          <w:tab w:val="left" w:pos="567"/>
          <w:tab w:val="left" w:pos="630"/>
          <w:tab w:val="left" w:pos="1890"/>
        </w:tabs>
        <w:spacing w:before="80" w:line="276" w:lineRule="auto"/>
        <w:ind w:left="990" w:right="-77" w:hanging="630"/>
        <w:rPr>
          <w:b/>
          <w:color w:val="FF0000"/>
          <w:sz w:val="26"/>
          <w:szCs w:val="26"/>
          <w:lang w:val="vi-VN"/>
        </w:rPr>
      </w:pPr>
      <w:r w:rsidRPr="00561534">
        <w:rPr>
          <w:color w:val="FF0000"/>
          <w:sz w:val="26"/>
          <w:szCs w:val="26"/>
          <w:lang w:val="vi-VN"/>
        </w:rPr>
        <w:t>Điện thoại liên hệ:</w:t>
      </w:r>
      <w:r w:rsidRPr="00561534">
        <w:rPr>
          <w:b/>
          <w:color w:val="FF0000"/>
          <w:sz w:val="26"/>
          <w:szCs w:val="26"/>
          <w:lang w:val="vi-VN"/>
        </w:rPr>
        <w:t xml:space="preserve"> …</w:t>
      </w:r>
    </w:p>
    <w:p w14:paraId="187C0280" w14:textId="1AD80A40" w:rsidR="00866466" w:rsidRPr="00561534" w:rsidRDefault="00866466" w:rsidP="006665AE">
      <w:pPr>
        <w:spacing w:line="276" w:lineRule="auto"/>
        <w:ind w:right="11" w:firstLine="425"/>
        <w:jc w:val="both"/>
        <w:rPr>
          <w:sz w:val="14"/>
          <w:szCs w:val="26"/>
          <w:lang w:val="vi-VN"/>
        </w:rPr>
      </w:pPr>
    </w:p>
    <w:p w14:paraId="668CBF10" w14:textId="38DBDBEB" w:rsidR="00856A84" w:rsidRPr="00561534" w:rsidRDefault="00B34B2E" w:rsidP="006665AE">
      <w:pPr>
        <w:spacing w:before="60" w:line="276" w:lineRule="auto"/>
        <w:ind w:right="11" w:firstLine="425"/>
        <w:jc w:val="both"/>
        <w:rPr>
          <w:sz w:val="26"/>
          <w:szCs w:val="26"/>
          <w:lang w:val="vi-VN"/>
        </w:rPr>
      </w:pPr>
      <w:r w:rsidRPr="00561534">
        <w:rPr>
          <w:sz w:val="26"/>
          <w:szCs w:val="26"/>
          <w:lang w:val="vi-VN"/>
        </w:rPr>
        <w:t>Sau khi nghiên cứu kỹ</w:t>
      </w:r>
      <w:r w:rsidR="004E6865" w:rsidRPr="00561534">
        <w:rPr>
          <w:sz w:val="26"/>
          <w:szCs w:val="26"/>
          <w:lang w:val="vi-VN"/>
        </w:rPr>
        <w:t xml:space="preserve"> thông tin về</w:t>
      </w:r>
      <w:r w:rsidRPr="00561534">
        <w:rPr>
          <w:sz w:val="26"/>
          <w:szCs w:val="26"/>
          <w:lang w:val="vi-VN"/>
        </w:rPr>
        <w:t xml:space="preserve"> Dự án Phát triển Đô thị và Tái định cư Khu 5A, đường Mạc Đ</w:t>
      </w:r>
      <w:r w:rsidR="00561534" w:rsidRPr="00561534">
        <w:rPr>
          <w:sz w:val="26"/>
          <w:szCs w:val="26"/>
          <w:lang w:val="vi-VN"/>
        </w:rPr>
        <w:t>ĩ</w:t>
      </w:r>
      <w:r w:rsidRPr="00561534">
        <w:rPr>
          <w:sz w:val="26"/>
          <w:szCs w:val="26"/>
          <w:lang w:val="vi-VN"/>
        </w:rPr>
        <w:t xml:space="preserve">nh Chi, phường </w:t>
      </w:r>
      <w:r w:rsidR="00866466" w:rsidRPr="00561534">
        <w:rPr>
          <w:sz w:val="26"/>
          <w:szCs w:val="26"/>
          <w:lang w:val="vi-VN"/>
        </w:rPr>
        <w:t>Phú Lợi</w:t>
      </w:r>
      <w:r w:rsidRPr="00561534">
        <w:rPr>
          <w:sz w:val="26"/>
          <w:szCs w:val="26"/>
          <w:lang w:val="vi-VN"/>
        </w:rPr>
        <w:t xml:space="preserve">, </w:t>
      </w:r>
      <w:r w:rsidR="00866466" w:rsidRPr="00561534">
        <w:rPr>
          <w:sz w:val="26"/>
          <w:szCs w:val="26"/>
          <w:lang w:val="vi-VN"/>
        </w:rPr>
        <w:t xml:space="preserve">Thành phố Cần Thơ. </w:t>
      </w:r>
      <w:r w:rsidRPr="00561534">
        <w:rPr>
          <w:sz w:val="26"/>
          <w:szCs w:val="26"/>
          <w:lang w:val="vi-VN"/>
        </w:rPr>
        <w:t>Hai Bên chúng tôi cùng t</w:t>
      </w:r>
      <w:r w:rsidR="00866466" w:rsidRPr="00561534">
        <w:rPr>
          <w:sz w:val="26"/>
          <w:szCs w:val="26"/>
          <w:lang w:val="vi-VN"/>
        </w:rPr>
        <w:t>ự</w:t>
      </w:r>
      <w:r w:rsidRPr="00561534">
        <w:rPr>
          <w:sz w:val="26"/>
          <w:szCs w:val="26"/>
          <w:lang w:val="vi-VN"/>
        </w:rPr>
        <w:t xml:space="preserve"> nguyện thống nhất ký kết Hợp đồng </w:t>
      </w:r>
      <w:r w:rsidR="00564FEA" w:rsidRPr="00561534">
        <w:rPr>
          <w:sz w:val="26"/>
          <w:szCs w:val="26"/>
          <w:lang w:val="vi-VN"/>
        </w:rPr>
        <w:t xml:space="preserve">mua bán </w:t>
      </w:r>
      <w:r w:rsidR="00250CCF" w:rsidRPr="005B0B98">
        <w:rPr>
          <w:color w:val="FF0000"/>
          <w:sz w:val="26"/>
          <w:szCs w:val="26"/>
          <w:lang w:val="vi-VN"/>
        </w:rPr>
        <w:t xml:space="preserve">nhà </w:t>
      </w:r>
      <w:r w:rsidR="00B33D4B" w:rsidRPr="00561534">
        <w:rPr>
          <w:color w:val="FF0000"/>
          <w:sz w:val="26"/>
          <w:szCs w:val="26"/>
          <w:lang w:val="vi-VN"/>
        </w:rPr>
        <w:t>ở</w:t>
      </w:r>
      <w:r w:rsidR="00561534" w:rsidRPr="00561534">
        <w:rPr>
          <w:color w:val="FF0000"/>
          <w:sz w:val="26"/>
          <w:szCs w:val="26"/>
          <w:lang w:val="vi-VN"/>
        </w:rPr>
        <w:t xml:space="preserve"> hình thành trong tương lai</w:t>
      </w:r>
      <w:r w:rsidR="00250CCF" w:rsidRPr="00613FED">
        <w:rPr>
          <w:sz w:val="26"/>
          <w:szCs w:val="26"/>
          <w:lang w:val="vi-VN"/>
        </w:rPr>
        <w:t xml:space="preserve"> </w:t>
      </w:r>
      <w:r w:rsidR="00250CCF" w:rsidRPr="00561534">
        <w:rPr>
          <w:sz w:val="26"/>
          <w:szCs w:val="26"/>
          <w:lang w:val="vi-VN"/>
        </w:rPr>
        <w:t>với</w:t>
      </w:r>
      <w:r w:rsidR="00250CCF" w:rsidRPr="00613FED">
        <w:rPr>
          <w:sz w:val="26"/>
          <w:szCs w:val="26"/>
          <w:lang w:val="vi-VN"/>
        </w:rPr>
        <w:t xml:space="preserve"> các điều khoản và điều kiện của Hợp đồng </w:t>
      </w:r>
      <w:r w:rsidR="00250CCF" w:rsidRPr="00561534">
        <w:rPr>
          <w:sz w:val="26"/>
          <w:szCs w:val="26"/>
          <w:lang w:val="vi-VN"/>
        </w:rPr>
        <w:t>như sau:</w:t>
      </w:r>
    </w:p>
    <w:p w14:paraId="408AAD24" w14:textId="77777777" w:rsidR="001D281F" w:rsidRPr="00561534" w:rsidRDefault="00D95AFB" w:rsidP="006665AE">
      <w:pPr>
        <w:spacing w:before="120" w:line="276" w:lineRule="auto"/>
        <w:ind w:left="720" w:hanging="720"/>
        <w:outlineLvl w:val="0"/>
        <w:rPr>
          <w:b/>
          <w:sz w:val="26"/>
          <w:szCs w:val="26"/>
          <w:lang w:val="vi-VN"/>
        </w:rPr>
      </w:pPr>
      <w:r w:rsidRPr="00561534">
        <w:rPr>
          <w:b/>
          <w:sz w:val="26"/>
          <w:szCs w:val="26"/>
          <w:lang w:val="vi-VN"/>
        </w:rPr>
        <w:t>Đ</w:t>
      </w:r>
      <w:r w:rsidR="001D281F" w:rsidRPr="00561534">
        <w:rPr>
          <w:b/>
          <w:sz w:val="26"/>
          <w:szCs w:val="26"/>
          <w:lang w:val="vi-VN"/>
        </w:rPr>
        <w:t>IỀU 1.</w:t>
      </w:r>
      <w:r w:rsidR="00856DE8" w:rsidRPr="00613FED">
        <w:rPr>
          <w:b/>
          <w:sz w:val="26"/>
          <w:szCs w:val="26"/>
          <w:lang w:val="vi-VN"/>
        </w:rPr>
        <w:t xml:space="preserve"> </w:t>
      </w:r>
      <w:r w:rsidR="00250CCF" w:rsidRPr="00561534">
        <w:rPr>
          <w:b/>
          <w:sz w:val="26"/>
          <w:szCs w:val="26"/>
          <w:lang w:val="vi-VN"/>
        </w:rPr>
        <w:t>CÁC THÔNG TIN VỀ NHÀ Ở</w:t>
      </w:r>
    </w:p>
    <w:p w14:paraId="2321203C" w14:textId="67732BE5" w:rsidR="008662CE" w:rsidRPr="00561534" w:rsidRDefault="00D133C7" w:rsidP="006665AE">
      <w:pPr>
        <w:pStyle w:val="ListParagraph"/>
        <w:numPr>
          <w:ilvl w:val="0"/>
          <w:numId w:val="7"/>
        </w:numPr>
        <w:spacing w:before="60" w:line="276" w:lineRule="auto"/>
        <w:ind w:left="0" w:firstLine="360"/>
        <w:jc w:val="both"/>
        <w:rPr>
          <w:spacing w:val="-8"/>
          <w:sz w:val="26"/>
          <w:szCs w:val="26"/>
          <w:lang w:val="vi-VN"/>
        </w:rPr>
      </w:pPr>
      <w:r w:rsidRPr="00561534">
        <w:rPr>
          <w:b/>
          <w:spacing w:val="-4"/>
          <w:sz w:val="26"/>
          <w:szCs w:val="26"/>
          <w:lang w:val="vi-VN"/>
        </w:rPr>
        <w:t xml:space="preserve"> </w:t>
      </w:r>
      <w:r w:rsidR="00250CCF" w:rsidRPr="00561534">
        <w:rPr>
          <w:b/>
          <w:spacing w:val="-4"/>
          <w:sz w:val="26"/>
          <w:szCs w:val="26"/>
          <w:lang w:val="vi-VN"/>
        </w:rPr>
        <w:t>Vị trí nhà ở</w:t>
      </w:r>
      <w:r w:rsidR="002A5A98" w:rsidRPr="00561534">
        <w:rPr>
          <w:b/>
          <w:spacing w:val="-8"/>
          <w:sz w:val="26"/>
          <w:szCs w:val="26"/>
          <w:lang w:val="vi-VN"/>
        </w:rPr>
        <w:t>:</w:t>
      </w:r>
      <w:r w:rsidR="004E570F" w:rsidRPr="00664C56">
        <w:rPr>
          <w:spacing w:val="-8"/>
          <w:sz w:val="26"/>
          <w:szCs w:val="26"/>
          <w:lang w:val="pt-BR"/>
        </w:rPr>
        <w:t xml:space="preserve"> </w:t>
      </w:r>
      <w:r w:rsidR="004E570F" w:rsidRPr="005801C0">
        <w:rPr>
          <w:b/>
          <w:color w:val="FF0000"/>
          <w:spacing w:val="-8"/>
          <w:sz w:val="26"/>
          <w:szCs w:val="26"/>
          <w:lang w:val="pt-BR"/>
        </w:rPr>
        <w:t>L</w:t>
      </w:r>
      <w:r w:rsidR="003D3BE2" w:rsidRPr="005801C0">
        <w:rPr>
          <w:b/>
          <w:color w:val="FF0000"/>
          <w:spacing w:val="-8"/>
          <w:sz w:val="26"/>
          <w:szCs w:val="26"/>
          <w:lang w:val="pt-BR"/>
        </w:rPr>
        <w:t>ô</w:t>
      </w:r>
      <w:r w:rsidR="005844D6" w:rsidRPr="005801C0">
        <w:rPr>
          <w:b/>
          <w:color w:val="FF0000"/>
          <w:spacing w:val="-8"/>
          <w:sz w:val="26"/>
          <w:szCs w:val="26"/>
          <w:lang w:val="pt-BR"/>
        </w:rPr>
        <w:t xml:space="preserve"> </w:t>
      </w:r>
      <w:r w:rsidR="004514AF" w:rsidRPr="005801C0">
        <w:rPr>
          <w:b/>
          <w:color w:val="FF0000"/>
          <w:spacing w:val="-8"/>
          <w:sz w:val="26"/>
          <w:szCs w:val="26"/>
          <w:lang w:val="pt-BR"/>
        </w:rPr>
        <w:t>Ơ-LK</w:t>
      </w:r>
      <w:r w:rsidR="00561534">
        <w:rPr>
          <w:b/>
          <w:color w:val="FF0000"/>
          <w:spacing w:val="-8"/>
          <w:sz w:val="26"/>
          <w:szCs w:val="26"/>
          <w:lang w:val="pt-BR"/>
        </w:rPr>
        <w:t>6</w:t>
      </w:r>
      <w:r w:rsidR="00A93525">
        <w:rPr>
          <w:b/>
          <w:color w:val="FF0000"/>
          <w:spacing w:val="-8"/>
          <w:sz w:val="26"/>
          <w:szCs w:val="26"/>
          <w:lang w:val="pt-BR"/>
        </w:rPr>
        <w:t>4</w:t>
      </w:r>
      <w:r w:rsidR="00561534">
        <w:rPr>
          <w:b/>
          <w:color w:val="FF0000"/>
          <w:spacing w:val="-8"/>
          <w:sz w:val="26"/>
          <w:szCs w:val="26"/>
          <w:lang w:val="pt-BR"/>
        </w:rPr>
        <w:t>-...</w:t>
      </w:r>
      <w:r w:rsidR="003D3BE2" w:rsidRPr="00664C56">
        <w:rPr>
          <w:spacing w:val="-8"/>
          <w:sz w:val="26"/>
          <w:szCs w:val="26"/>
          <w:lang w:val="pt-BR"/>
        </w:rPr>
        <w:t xml:space="preserve">, </w:t>
      </w:r>
      <w:r w:rsidR="003D3BE2" w:rsidRPr="00664C56">
        <w:rPr>
          <w:color w:val="FF0000"/>
          <w:spacing w:val="-8"/>
          <w:sz w:val="26"/>
          <w:szCs w:val="26"/>
          <w:lang w:val="pt-BR"/>
        </w:rPr>
        <w:t>Đườ</w:t>
      </w:r>
      <w:r w:rsidR="00D02765" w:rsidRPr="00664C56">
        <w:rPr>
          <w:color w:val="FF0000"/>
          <w:spacing w:val="-8"/>
          <w:sz w:val="26"/>
          <w:szCs w:val="26"/>
          <w:lang w:val="pt-BR"/>
        </w:rPr>
        <w:t xml:space="preserve">ng </w:t>
      </w:r>
      <w:r w:rsidR="00AD29D1" w:rsidRPr="00664C56">
        <w:rPr>
          <w:color w:val="FF0000"/>
          <w:spacing w:val="-8"/>
          <w:sz w:val="26"/>
          <w:szCs w:val="26"/>
          <w:lang w:val="pt-BR"/>
        </w:rPr>
        <w:t xml:space="preserve">số </w:t>
      </w:r>
      <w:r w:rsidR="00561534">
        <w:rPr>
          <w:color w:val="FF0000"/>
          <w:spacing w:val="-8"/>
          <w:sz w:val="26"/>
          <w:szCs w:val="26"/>
          <w:lang w:val="pt-BR"/>
        </w:rPr>
        <w:t>16</w:t>
      </w:r>
      <w:r w:rsidR="003D3BE2" w:rsidRPr="00664C56">
        <w:rPr>
          <w:spacing w:val="-8"/>
          <w:sz w:val="26"/>
          <w:szCs w:val="26"/>
          <w:lang w:val="pt-BR"/>
        </w:rPr>
        <w:t>, Khu đô thị 5A, Phườ</w:t>
      </w:r>
      <w:r w:rsidR="00453D91" w:rsidRPr="00664C56">
        <w:rPr>
          <w:spacing w:val="-8"/>
          <w:sz w:val="26"/>
          <w:szCs w:val="26"/>
          <w:lang w:val="pt-BR"/>
        </w:rPr>
        <w:t>ng Phú Lợ</w:t>
      </w:r>
      <w:r w:rsidR="00664C56" w:rsidRPr="00664C56">
        <w:rPr>
          <w:spacing w:val="-8"/>
          <w:sz w:val="26"/>
          <w:szCs w:val="26"/>
          <w:lang w:val="pt-BR"/>
        </w:rPr>
        <w:t>i, T</w:t>
      </w:r>
      <w:r w:rsidR="00561534">
        <w:rPr>
          <w:spacing w:val="-8"/>
          <w:sz w:val="26"/>
          <w:szCs w:val="26"/>
          <w:lang w:val="pt-BR"/>
        </w:rPr>
        <w:t>hành Phố</w:t>
      </w:r>
      <w:r w:rsidR="00664C56" w:rsidRPr="00664C56">
        <w:rPr>
          <w:spacing w:val="-8"/>
          <w:sz w:val="26"/>
          <w:szCs w:val="26"/>
          <w:lang w:val="pt-BR"/>
        </w:rPr>
        <w:t xml:space="preserve"> Cần Thơ</w:t>
      </w:r>
    </w:p>
    <w:p w14:paraId="48DE75B0" w14:textId="77777777" w:rsidR="00250CCF" w:rsidRPr="00561534" w:rsidRDefault="00250CCF" w:rsidP="006665AE">
      <w:pPr>
        <w:pStyle w:val="ListParagraph"/>
        <w:numPr>
          <w:ilvl w:val="0"/>
          <w:numId w:val="7"/>
        </w:numPr>
        <w:spacing w:before="60" w:line="276" w:lineRule="auto"/>
        <w:jc w:val="both"/>
        <w:rPr>
          <w:sz w:val="26"/>
          <w:szCs w:val="26"/>
          <w:lang w:val="vi-VN"/>
        </w:rPr>
      </w:pPr>
      <w:r w:rsidRPr="00561534">
        <w:rPr>
          <w:b/>
          <w:sz w:val="26"/>
          <w:szCs w:val="26"/>
          <w:lang w:val="vi-VN"/>
        </w:rPr>
        <w:t>Thông tin quy hoạch liên qu</w:t>
      </w:r>
      <w:r w:rsidR="00B33D4B" w:rsidRPr="00561534">
        <w:rPr>
          <w:b/>
          <w:sz w:val="26"/>
          <w:szCs w:val="26"/>
          <w:lang w:val="vi-VN"/>
        </w:rPr>
        <w:t>an</w:t>
      </w:r>
      <w:r w:rsidRPr="00561534">
        <w:rPr>
          <w:b/>
          <w:sz w:val="26"/>
          <w:szCs w:val="26"/>
          <w:lang w:val="vi-VN"/>
        </w:rPr>
        <w:t xml:space="preserve"> đến nhà ở:</w:t>
      </w:r>
      <w:r w:rsidRPr="00561534">
        <w:rPr>
          <w:sz w:val="26"/>
          <w:szCs w:val="26"/>
          <w:lang w:val="vi-VN"/>
        </w:rPr>
        <w:t xml:space="preserve"> </w:t>
      </w:r>
    </w:p>
    <w:p w14:paraId="09F8A1BB" w14:textId="3E3B04F9" w:rsidR="003E62EB" w:rsidRPr="00561534" w:rsidRDefault="006F1D50" w:rsidP="006665AE">
      <w:pPr>
        <w:widowControl w:val="0"/>
        <w:spacing w:before="60" w:line="276" w:lineRule="auto"/>
        <w:ind w:right="14" w:firstLine="720"/>
        <w:jc w:val="both"/>
        <w:rPr>
          <w:sz w:val="26"/>
          <w:szCs w:val="24"/>
          <w:lang w:val="vi-VN"/>
        </w:rPr>
      </w:pPr>
      <w:r>
        <w:rPr>
          <w:sz w:val="26"/>
          <w:szCs w:val="26"/>
          <w:lang w:val="pt-BR"/>
        </w:rPr>
        <w:t>Nhà ở liên kế 01 trệ</w:t>
      </w:r>
      <w:r w:rsidR="00914793">
        <w:rPr>
          <w:sz w:val="26"/>
          <w:szCs w:val="26"/>
          <w:lang w:val="pt-BR"/>
        </w:rPr>
        <w:t>t 02</w:t>
      </w:r>
      <w:r>
        <w:rPr>
          <w:sz w:val="26"/>
          <w:szCs w:val="26"/>
          <w:lang w:val="pt-BR"/>
        </w:rPr>
        <w:t xml:space="preserve"> lầ</w:t>
      </w:r>
      <w:r w:rsidR="006D3816">
        <w:rPr>
          <w:sz w:val="26"/>
          <w:szCs w:val="26"/>
          <w:lang w:val="pt-BR"/>
        </w:rPr>
        <w:t xml:space="preserve">u </w:t>
      </w:r>
      <w:r w:rsidR="006D3816" w:rsidRPr="006D3816">
        <w:rPr>
          <w:color w:val="FF0000"/>
          <w:sz w:val="26"/>
          <w:szCs w:val="26"/>
          <w:lang w:val="pt-BR"/>
        </w:rPr>
        <w:t>Ơ-LK</w:t>
      </w:r>
      <w:r w:rsidR="00561534">
        <w:rPr>
          <w:color w:val="FF0000"/>
          <w:sz w:val="26"/>
          <w:szCs w:val="26"/>
          <w:lang w:val="pt-BR"/>
        </w:rPr>
        <w:t>6</w:t>
      </w:r>
      <w:r w:rsidR="00A93525">
        <w:rPr>
          <w:color w:val="FF0000"/>
          <w:sz w:val="26"/>
          <w:szCs w:val="26"/>
          <w:lang w:val="pt-BR"/>
        </w:rPr>
        <w:t>4</w:t>
      </w:r>
      <w:r w:rsidRPr="006D3816">
        <w:rPr>
          <w:color w:val="FF0000"/>
          <w:sz w:val="26"/>
          <w:szCs w:val="26"/>
          <w:lang w:val="pt-BR"/>
        </w:rPr>
        <w:t xml:space="preserve"> </w:t>
      </w:r>
      <w:r>
        <w:rPr>
          <w:sz w:val="26"/>
          <w:szCs w:val="26"/>
          <w:lang w:val="pt-BR"/>
        </w:rPr>
        <w:t xml:space="preserve">thuộc </w:t>
      </w:r>
      <w:r w:rsidR="00B33D4B" w:rsidRPr="00561534">
        <w:rPr>
          <w:sz w:val="26"/>
          <w:szCs w:val="24"/>
          <w:lang w:val="vi-VN"/>
        </w:rPr>
        <w:t xml:space="preserve">Dự án Phát triển Đô thị &amp; Tái định cư </w:t>
      </w:r>
      <w:r w:rsidR="005801C0" w:rsidRPr="00561534">
        <w:rPr>
          <w:sz w:val="26"/>
          <w:szCs w:val="24"/>
          <w:lang w:val="vi-VN"/>
        </w:rPr>
        <w:t xml:space="preserve">       </w:t>
      </w:r>
      <w:r w:rsidR="00B33D4B" w:rsidRPr="00561534">
        <w:rPr>
          <w:sz w:val="26"/>
          <w:szCs w:val="24"/>
          <w:lang w:val="vi-VN"/>
        </w:rPr>
        <w:t xml:space="preserve">Khu 5A, </w:t>
      </w:r>
      <w:r w:rsidR="005801C0" w:rsidRPr="00561534">
        <w:rPr>
          <w:sz w:val="26"/>
          <w:szCs w:val="24"/>
          <w:lang w:val="vi-VN"/>
        </w:rPr>
        <w:t xml:space="preserve">đường </w:t>
      </w:r>
      <w:r w:rsidR="00B33D4B" w:rsidRPr="00561534">
        <w:rPr>
          <w:sz w:val="26"/>
          <w:szCs w:val="24"/>
          <w:lang w:val="vi-VN"/>
        </w:rPr>
        <w:t>Mạc Đ</w:t>
      </w:r>
      <w:r w:rsidR="00561534" w:rsidRPr="00561534">
        <w:rPr>
          <w:sz w:val="26"/>
          <w:szCs w:val="24"/>
          <w:lang w:val="vi-VN"/>
        </w:rPr>
        <w:t>ĩ</w:t>
      </w:r>
      <w:r w:rsidR="00B33D4B" w:rsidRPr="00561534">
        <w:rPr>
          <w:sz w:val="26"/>
          <w:szCs w:val="24"/>
          <w:lang w:val="vi-VN"/>
        </w:rPr>
        <w:t>nh</w:t>
      </w:r>
      <w:r w:rsidR="00453D91" w:rsidRPr="00561534">
        <w:rPr>
          <w:sz w:val="26"/>
          <w:szCs w:val="24"/>
          <w:lang w:val="vi-VN"/>
        </w:rPr>
        <w:t xml:space="preserve"> Chi, Phường Phú Lợi, Thành Phố Cần Thơ.</w:t>
      </w:r>
    </w:p>
    <w:p w14:paraId="094A11B3" w14:textId="77777777" w:rsidR="00250CCF" w:rsidRPr="00561534" w:rsidRDefault="00250CCF" w:rsidP="006665AE">
      <w:pPr>
        <w:pStyle w:val="ListParagraph"/>
        <w:numPr>
          <w:ilvl w:val="0"/>
          <w:numId w:val="7"/>
        </w:numPr>
        <w:spacing w:line="276" w:lineRule="auto"/>
        <w:jc w:val="both"/>
        <w:rPr>
          <w:b/>
          <w:sz w:val="26"/>
          <w:szCs w:val="26"/>
          <w:lang w:val="vi-VN"/>
        </w:rPr>
      </w:pPr>
      <w:r w:rsidRPr="00561534">
        <w:rPr>
          <w:b/>
          <w:sz w:val="26"/>
          <w:szCs w:val="26"/>
          <w:lang w:val="vi-VN"/>
        </w:rPr>
        <w:t>Quy mô của nhà ở:</w:t>
      </w:r>
    </w:p>
    <w:p w14:paraId="7995C482" w14:textId="4C37A94D" w:rsidR="006A6219" w:rsidRPr="00400E71" w:rsidRDefault="00D565FF" w:rsidP="006665AE">
      <w:pPr>
        <w:pStyle w:val="BodyText3"/>
        <w:numPr>
          <w:ilvl w:val="0"/>
          <w:numId w:val="6"/>
        </w:numPr>
        <w:spacing w:before="60" w:line="276" w:lineRule="auto"/>
        <w:ind w:right="-284"/>
        <w:rPr>
          <w:rFonts w:ascii="Times New Roman" w:hAnsi="Times New Roman"/>
          <w:color w:val="FF0000"/>
          <w:sz w:val="26"/>
          <w:szCs w:val="26"/>
          <w:vertAlign w:val="superscript"/>
          <w:lang w:val="nl-NL"/>
        </w:rPr>
      </w:pPr>
      <w:r w:rsidRPr="006A6219">
        <w:rPr>
          <w:rFonts w:ascii="Times New Roman" w:hAnsi="Times New Roman"/>
          <w:sz w:val="26"/>
          <w:szCs w:val="26"/>
          <w:lang w:val="nl-NL"/>
        </w:rPr>
        <w:t xml:space="preserve">Loại nhà: </w:t>
      </w:r>
      <w:r w:rsidRPr="00400E71">
        <w:rPr>
          <w:rFonts w:ascii="Times New Roman" w:hAnsi="Times New Roman"/>
          <w:color w:val="FF0000"/>
          <w:sz w:val="26"/>
          <w:szCs w:val="26"/>
          <w:lang w:val="nl-NL"/>
        </w:rPr>
        <w:t xml:space="preserve">Nhà phố liên kế </w:t>
      </w:r>
      <w:r w:rsidR="00CB218B">
        <w:rPr>
          <w:rFonts w:ascii="Times New Roman" w:hAnsi="Times New Roman"/>
          <w:color w:val="FF0000"/>
          <w:sz w:val="26"/>
          <w:szCs w:val="26"/>
          <w:lang w:val="nl-NL"/>
        </w:rPr>
        <w:t>0</w:t>
      </w:r>
      <w:r w:rsidRPr="00400E71">
        <w:rPr>
          <w:rFonts w:ascii="Times New Roman" w:hAnsi="Times New Roman"/>
          <w:color w:val="FF0000"/>
          <w:sz w:val="26"/>
          <w:szCs w:val="26"/>
          <w:lang w:val="nl-NL"/>
        </w:rPr>
        <w:t xml:space="preserve">1 trệt </w:t>
      </w:r>
      <w:r w:rsidR="00CB218B">
        <w:rPr>
          <w:rFonts w:ascii="Times New Roman" w:hAnsi="Times New Roman"/>
          <w:color w:val="FF0000"/>
          <w:sz w:val="26"/>
          <w:szCs w:val="26"/>
          <w:lang w:val="nl-NL"/>
        </w:rPr>
        <w:t>0</w:t>
      </w:r>
      <w:r w:rsidR="00D608B0">
        <w:rPr>
          <w:rFonts w:ascii="Times New Roman" w:hAnsi="Times New Roman"/>
          <w:color w:val="FF0000"/>
          <w:sz w:val="26"/>
          <w:szCs w:val="26"/>
          <w:lang w:val="nl-NL"/>
        </w:rPr>
        <w:t>2</w:t>
      </w:r>
      <w:r w:rsidRPr="00400E71">
        <w:rPr>
          <w:rFonts w:ascii="Times New Roman" w:hAnsi="Times New Roman"/>
          <w:color w:val="FF0000"/>
          <w:sz w:val="26"/>
          <w:szCs w:val="26"/>
          <w:lang w:val="nl-NL"/>
        </w:rPr>
        <w:t xml:space="preserve"> lầ</w:t>
      </w:r>
      <w:r w:rsidR="00CB218B">
        <w:rPr>
          <w:rFonts w:ascii="Times New Roman" w:hAnsi="Times New Roman"/>
          <w:color w:val="FF0000"/>
          <w:sz w:val="26"/>
          <w:szCs w:val="26"/>
          <w:lang w:val="nl-NL"/>
        </w:rPr>
        <w:t>u</w:t>
      </w:r>
    </w:p>
    <w:p w14:paraId="20FB904D" w14:textId="75F18495" w:rsidR="00847221" w:rsidRPr="00561534" w:rsidRDefault="00847221" w:rsidP="006665AE">
      <w:pPr>
        <w:pStyle w:val="BodyText3"/>
        <w:numPr>
          <w:ilvl w:val="0"/>
          <w:numId w:val="6"/>
        </w:numPr>
        <w:spacing w:before="60" w:line="276" w:lineRule="auto"/>
        <w:ind w:right="-284"/>
        <w:rPr>
          <w:b/>
          <w:sz w:val="26"/>
          <w:szCs w:val="26"/>
          <w:lang w:val="nl-NL"/>
        </w:rPr>
      </w:pPr>
      <w:r w:rsidRPr="006A6219">
        <w:rPr>
          <w:rFonts w:ascii="Times New Roman" w:hAnsi="Times New Roman"/>
          <w:sz w:val="26"/>
          <w:szCs w:val="26"/>
          <w:lang w:val="nl-NL"/>
        </w:rPr>
        <w:t>Diện tích xây dự</w:t>
      </w:r>
      <w:r>
        <w:rPr>
          <w:rFonts w:ascii="Times New Roman" w:hAnsi="Times New Roman"/>
          <w:sz w:val="26"/>
          <w:szCs w:val="26"/>
          <w:lang w:val="nl-NL"/>
        </w:rPr>
        <w:t xml:space="preserve">ng: </w:t>
      </w:r>
      <w:r w:rsidR="00561534">
        <w:rPr>
          <w:rFonts w:ascii="Times New Roman" w:hAnsi="Times New Roman"/>
          <w:b/>
          <w:color w:val="FF0000"/>
          <w:sz w:val="26"/>
          <w:szCs w:val="26"/>
          <w:lang w:val="nl-NL"/>
        </w:rPr>
        <w:t>82,5</w:t>
      </w:r>
      <w:r w:rsidR="00D11C2C">
        <w:rPr>
          <w:rFonts w:ascii="Times New Roman" w:hAnsi="Times New Roman"/>
          <w:b/>
          <w:color w:val="FF0000"/>
          <w:sz w:val="26"/>
          <w:szCs w:val="26"/>
          <w:lang w:val="nl-NL"/>
        </w:rPr>
        <w:t>0</w:t>
      </w:r>
      <w:r w:rsidR="006D3816">
        <w:rPr>
          <w:rFonts w:ascii="Times New Roman" w:hAnsi="Times New Roman"/>
          <w:b/>
          <w:color w:val="FF0000"/>
          <w:sz w:val="26"/>
          <w:szCs w:val="26"/>
          <w:lang w:val="nl-NL"/>
        </w:rPr>
        <w:t xml:space="preserve"> </w:t>
      </w:r>
      <w:r w:rsidRPr="00DC0100">
        <w:rPr>
          <w:rFonts w:ascii="Times New Roman" w:hAnsi="Times New Roman"/>
          <w:b/>
          <w:color w:val="FF0000"/>
          <w:sz w:val="26"/>
          <w:szCs w:val="26"/>
          <w:lang w:val="nl-NL"/>
        </w:rPr>
        <w:t>m</w:t>
      </w:r>
      <w:r w:rsidRPr="00DC0100">
        <w:rPr>
          <w:rFonts w:ascii="Times New Roman" w:hAnsi="Times New Roman"/>
          <w:b/>
          <w:color w:val="FF0000"/>
          <w:sz w:val="26"/>
          <w:szCs w:val="26"/>
          <w:vertAlign w:val="superscript"/>
          <w:lang w:val="nl-NL"/>
        </w:rPr>
        <w:t>2</w:t>
      </w:r>
      <w:r w:rsidRPr="00561534">
        <w:rPr>
          <w:b/>
          <w:color w:val="FF0000"/>
          <w:sz w:val="26"/>
          <w:szCs w:val="26"/>
          <w:lang w:val="nl-NL"/>
        </w:rPr>
        <w:t xml:space="preserve"> </w:t>
      </w:r>
    </w:p>
    <w:p w14:paraId="6DDBABDE" w14:textId="466CCD79" w:rsidR="00847221" w:rsidRPr="00561534" w:rsidRDefault="00847221" w:rsidP="006665AE">
      <w:pPr>
        <w:pStyle w:val="BodyText3"/>
        <w:numPr>
          <w:ilvl w:val="0"/>
          <w:numId w:val="6"/>
        </w:numPr>
        <w:spacing w:before="60" w:line="276" w:lineRule="auto"/>
        <w:ind w:right="-284"/>
        <w:rPr>
          <w:b/>
          <w:sz w:val="26"/>
          <w:szCs w:val="26"/>
          <w:lang w:val="nl-NL"/>
        </w:rPr>
      </w:pPr>
      <w:r w:rsidRPr="006A6219">
        <w:rPr>
          <w:rFonts w:ascii="Times New Roman" w:hAnsi="Times New Roman"/>
          <w:sz w:val="26"/>
          <w:szCs w:val="26"/>
          <w:lang w:val="nl-NL"/>
        </w:rPr>
        <w:t xml:space="preserve">Tổng diện tích sàn xây dựng: </w:t>
      </w:r>
      <w:r w:rsidR="00156BF2">
        <w:rPr>
          <w:rFonts w:ascii="Times New Roman" w:hAnsi="Times New Roman"/>
          <w:b/>
          <w:color w:val="FF0000"/>
          <w:sz w:val="26"/>
          <w:szCs w:val="26"/>
          <w:lang w:val="nl-NL"/>
        </w:rPr>
        <w:t>2</w:t>
      </w:r>
      <w:r w:rsidR="00561534">
        <w:rPr>
          <w:rFonts w:ascii="Times New Roman" w:hAnsi="Times New Roman"/>
          <w:b/>
          <w:color w:val="FF0000"/>
          <w:sz w:val="26"/>
          <w:szCs w:val="26"/>
          <w:lang w:val="nl-NL"/>
        </w:rPr>
        <w:t>5</w:t>
      </w:r>
      <w:r w:rsidR="00A93525">
        <w:rPr>
          <w:rFonts w:ascii="Times New Roman" w:hAnsi="Times New Roman"/>
          <w:b/>
          <w:color w:val="FF0000"/>
          <w:sz w:val="26"/>
          <w:szCs w:val="26"/>
          <w:lang w:val="nl-NL"/>
        </w:rPr>
        <w:t>5,46</w:t>
      </w:r>
      <w:r w:rsidR="006D3816">
        <w:rPr>
          <w:rFonts w:ascii="Times New Roman" w:hAnsi="Times New Roman"/>
          <w:b/>
          <w:color w:val="FF0000"/>
          <w:sz w:val="26"/>
          <w:szCs w:val="26"/>
          <w:lang w:val="nl-NL"/>
        </w:rPr>
        <w:t xml:space="preserve"> </w:t>
      </w:r>
      <w:commentRangeStart w:id="2"/>
      <w:r w:rsidRPr="00B33D4B">
        <w:rPr>
          <w:rFonts w:ascii="Times New Roman" w:hAnsi="Times New Roman"/>
          <w:b/>
          <w:color w:val="FF0000"/>
          <w:sz w:val="26"/>
          <w:szCs w:val="26"/>
          <w:lang w:val="nl-NL"/>
        </w:rPr>
        <w:t>m</w:t>
      </w:r>
      <w:r w:rsidRPr="00B33D4B">
        <w:rPr>
          <w:rFonts w:ascii="Times New Roman" w:hAnsi="Times New Roman"/>
          <w:b/>
          <w:color w:val="FF0000"/>
          <w:sz w:val="26"/>
          <w:szCs w:val="26"/>
          <w:vertAlign w:val="superscript"/>
          <w:lang w:val="nl-NL"/>
        </w:rPr>
        <w:t>2</w:t>
      </w:r>
      <w:commentRangeEnd w:id="2"/>
      <w:r w:rsidRPr="00561534">
        <w:rPr>
          <w:rStyle w:val="CommentReference"/>
          <w:b/>
          <w:sz w:val="26"/>
          <w:szCs w:val="26"/>
          <w:lang w:val="nl-NL"/>
        </w:rPr>
        <w:commentReference w:id="2"/>
      </w:r>
    </w:p>
    <w:p w14:paraId="1F5D51F2" w14:textId="3E8BE254" w:rsidR="00847221" w:rsidRPr="005E1D15" w:rsidRDefault="00847221" w:rsidP="006665AE">
      <w:pPr>
        <w:pStyle w:val="BodyText3"/>
        <w:numPr>
          <w:ilvl w:val="0"/>
          <w:numId w:val="6"/>
        </w:numPr>
        <w:spacing w:before="60" w:line="276" w:lineRule="auto"/>
        <w:ind w:right="-284"/>
        <w:rPr>
          <w:rFonts w:ascii="Times New Roman" w:hAnsi="Times New Roman"/>
          <w:i/>
          <w:sz w:val="26"/>
          <w:szCs w:val="26"/>
          <w:lang w:val="nl-NL"/>
        </w:rPr>
      </w:pPr>
      <w:r w:rsidRPr="003E197E">
        <w:rPr>
          <w:rFonts w:ascii="Times New Roman" w:hAnsi="Times New Roman"/>
          <w:spacing w:val="-2"/>
          <w:sz w:val="26"/>
          <w:szCs w:val="26"/>
          <w:lang w:val="nl-NL"/>
        </w:rPr>
        <w:t xml:space="preserve">Tổng diện tích sử dụng đất: </w:t>
      </w:r>
      <w:r w:rsidR="00AD29D1" w:rsidRPr="003E197E">
        <w:rPr>
          <w:rFonts w:ascii="Times New Roman" w:hAnsi="Times New Roman"/>
          <w:b/>
          <w:color w:val="FF0000"/>
          <w:spacing w:val="-2"/>
          <w:sz w:val="26"/>
          <w:szCs w:val="26"/>
          <w:lang w:val="nl-NL"/>
        </w:rPr>
        <w:t>1</w:t>
      </w:r>
      <w:r w:rsidR="00561534" w:rsidRPr="003E197E">
        <w:rPr>
          <w:rFonts w:ascii="Times New Roman" w:hAnsi="Times New Roman"/>
          <w:b/>
          <w:color w:val="FF0000"/>
          <w:spacing w:val="-2"/>
          <w:sz w:val="26"/>
          <w:szCs w:val="26"/>
          <w:lang w:val="nl-NL"/>
        </w:rPr>
        <w:t>02,5</w:t>
      </w:r>
      <w:r w:rsidR="006D3816" w:rsidRPr="003E197E">
        <w:rPr>
          <w:rFonts w:ascii="Times New Roman" w:hAnsi="Times New Roman"/>
          <w:b/>
          <w:color w:val="FF0000"/>
          <w:spacing w:val="-2"/>
          <w:sz w:val="26"/>
          <w:szCs w:val="26"/>
          <w:lang w:val="nl-NL"/>
        </w:rPr>
        <w:t xml:space="preserve"> </w:t>
      </w:r>
      <w:commentRangeStart w:id="3"/>
      <w:r w:rsidRPr="003E197E">
        <w:rPr>
          <w:rFonts w:ascii="Times New Roman" w:hAnsi="Times New Roman"/>
          <w:b/>
          <w:color w:val="FF0000"/>
          <w:spacing w:val="-2"/>
          <w:sz w:val="26"/>
          <w:szCs w:val="26"/>
          <w:lang w:val="nl-NL"/>
        </w:rPr>
        <w:t>m</w:t>
      </w:r>
      <w:r w:rsidRPr="003E197E">
        <w:rPr>
          <w:rFonts w:ascii="Times New Roman" w:hAnsi="Times New Roman"/>
          <w:b/>
          <w:color w:val="FF0000"/>
          <w:spacing w:val="-2"/>
          <w:sz w:val="26"/>
          <w:szCs w:val="26"/>
          <w:vertAlign w:val="superscript"/>
          <w:lang w:val="nl-NL"/>
        </w:rPr>
        <w:t>2</w:t>
      </w:r>
      <w:commentRangeEnd w:id="3"/>
      <w:r w:rsidRPr="003E197E">
        <w:rPr>
          <w:rStyle w:val="CommentReference"/>
          <w:rFonts w:ascii="Times New Roman" w:hAnsi="Times New Roman"/>
          <w:color w:val="FF0000"/>
          <w:spacing w:val="-2"/>
          <w:sz w:val="26"/>
          <w:szCs w:val="26"/>
          <w:vertAlign w:val="superscript"/>
          <w:lang w:val="nl-NL"/>
        </w:rPr>
        <w:commentReference w:id="3"/>
      </w:r>
      <w:r w:rsidRPr="003E197E">
        <w:rPr>
          <w:rFonts w:ascii="Times New Roman" w:hAnsi="Times New Roman"/>
          <w:color w:val="FF0000"/>
          <w:spacing w:val="-2"/>
          <w:sz w:val="26"/>
          <w:szCs w:val="26"/>
          <w:vertAlign w:val="superscript"/>
          <w:lang w:val="nl-NL"/>
        </w:rPr>
        <w:t xml:space="preserve">  </w:t>
      </w:r>
      <w:r w:rsidRPr="003E197E">
        <w:rPr>
          <w:rFonts w:ascii="Times New Roman" w:hAnsi="Times New Roman"/>
          <w:spacing w:val="-2"/>
          <w:sz w:val="26"/>
          <w:szCs w:val="26"/>
          <w:lang w:val="nl-NL"/>
        </w:rPr>
        <w:t xml:space="preserve">(Bằng chữ: </w:t>
      </w:r>
      <w:r w:rsidR="00AD29D1" w:rsidRPr="003E197E">
        <w:rPr>
          <w:rFonts w:ascii="Times New Roman" w:hAnsi="Times New Roman"/>
          <w:i/>
          <w:color w:val="FF0000"/>
          <w:spacing w:val="-2"/>
          <w:sz w:val="26"/>
          <w:szCs w:val="26"/>
          <w:lang w:val="nl-NL"/>
        </w:rPr>
        <w:t xml:space="preserve">Một trăm </w:t>
      </w:r>
      <w:r w:rsidR="00561534" w:rsidRPr="003E197E">
        <w:rPr>
          <w:rFonts w:ascii="Times New Roman" w:hAnsi="Times New Roman"/>
          <w:i/>
          <w:color w:val="FF0000"/>
          <w:spacing w:val="-2"/>
          <w:sz w:val="26"/>
          <w:szCs w:val="26"/>
          <w:lang w:val="nl-NL"/>
        </w:rPr>
        <w:t>l</w:t>
      </w:r>
      <w:r w:rsidR="00D11C2C" w:rsidRPr="003E197E">
        <w:rPr>
          <w:rFonts w:ascii="Times New Roman" w:hAnsi="Times New Roman"/>
          <w:i/>
          <w:color w:val="FF0000"/>
          <w:spacing w:val="-2"/>
          <w:sz w:val="26"/>
          <w:szCs w:val="26"/>
          <w:lang w:val="nl-NL"/>
        </w:rPr>
        <w:t>inh</w:t>
      </w:r>
      <w:r w:rsidR="00561534" w:rsidRPr="003E197E">
        <w:rPr>
          <w:rFonts w:ascii="Times New Roman" w:hAnsi="Times New Roman"/>
          <w:i/>
          <w:color w:val="FF0000"/>
          <w:spacing w:val="-2"/>
          <w:sz w:val="26"/>
          <w:szCs w:val="26"/>
          <w:lang w:val="nl-NL"/>
        </w:rPr>
        <w:t xml:space="preserve"> hai phẩy năm</w:t>
      </w:r>
      <w:r w:rsidRPr="003E197E">
        <w:rPr>
          <w:rFonts w:ascii="Times New Roman" w:hAnsi="Times New Roman"/>
          <w:i/>
          <w:color w:val="FF0000"/>
          <w:spacing w:val="-2"/>
          <w:sz w:val="26"/>
          <w:szCs w:val="26"/>
          <w:lang w:val="nl-NL"/>
        </w:rPr>
        <w:t xml:space="preserve"> mét vuông</w:t>
      </w:r>
      <w:r w:rsidRPr="003E197E">
        <w:rPr>
          <w:rFonts w:ascii="Times New Roman" w:hAnsi="Times New Roman"/>
          <w:i/>
          <w:spacing w:val="-2"/>
          <w:sz w:val="26"/>
          <w:szCs w:val="26"/>
          <w:lang w:val="vi-VN"/>
        </w:rPr>
        <w:t>)</w:t>
      </w:r>
      <w:r w:rsidRPr="003E197E">
        <w:rPr>
          <w:rFonts w:ascii="Times New Roman" w:hAnsi="Times New Roman"/>
          <w:i/>
          <w:spacing w:val="-2"/>
          <w:sz w:val="26"/>
          <w:szCs w:val="26"/>
          <w:lang w:val="nl-NL"/>
        </w:rPr>
        <w:t>,</w:t>
      </w:r>
      <w:r w:rsidRPr="00001519">
        <w:rPr>
          <w:rFonts w:ascii="Times New Roman" w:hAnsi="Times New Roman"/>
          <w:sz w:val="26"/>
          <w:szCs w:val="26"/>
          <w:lang w:val="nl-NL"/>
        </w:rPr>
        <w:t xml:space="preserve"> trong đó:</w:t>
      </w:r>
    </w:p>
    <w:p w14:paraId="5A1D72C6" w14:textId="229ED293" w:rsidR="00847221" w:rsidRPr="00FE78A7" w:rsidRDefault="00847221" w:rsidP="006665AE">
      <w:pPr>
        <w:pStyle w:val="BodyText"/>
        <w:spacing w:before="60" w:line="276"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xml:space="preserve">+ Sử dụng riêng: </w:t>
      </w:r>
      <w:r w:rsidR="00AD29D1">
        <w:rPr>
          <w:rFonts w:ascii="Times New Roman" w:hAnsi="Times New Roman"/>
          <w:i/>
          <w:color w:val="FF0000"/>
          <w:sz w:val="26"/>
          <w:szCs w:val="26"/>
          <w:lang w:val="nl-NL"/>
        </w:rPr>
        <w:t>1</w:t>
      </w:r>
      <w:r w:rsidR="00561534">
        <w:rPr>
          <w:rFonts w:ascii="Times New Roman" w:hAnsi="Times New Roman"/>
          <w:i/>
          <w:color w:val="FF0000"/>
          <w:sz w:val="26"/>
          <w:szCs w:val="26"/>
          <w:lang w:val="nl-NL"/>
        </w:rPr>
        <w:t>02,5</w:t>
      </w:r>
      <w:r w:rsidR="006D3816">
        <w:rPr>
          <w:rFonts w:ascii="Times New Roman" w:hAnsi="Times New Roman"/>
          <w:i/>
          <w:color w:val="FF0000"/>
          <w:sz w:val="26"/>
          <w:szCs w:val="26"/>
          <w:lang w:val="nl-NL"/>
        </w:rPr>
        <w:t xml:space="preserve"> </w:t>
      </w:r>
      <w:r w:rsidRPr="00FE78A7">
        <w:rPr>
          <w:rFonts w:ascii="Times New Roman" w:hAnsi="Times New Roman"/>
          <w:i/>
          <w:color w:val="FF0000"/>
          <w:sz w:val="26"/>
          <w:szCs w:val="26"/>
          <w:lang w:val="nl-NL"/>
        </w:rPr>
        <w:t>m</w:t>
      </w:r>
      <w:r w:rsidRPr="00FE78A7">
        <w:rPr>
          <w:rFonts w:ascii="Times New Roman" w:hAnsi="Times New Roman"/>
          <w:i/>
          <w:color w:val="FF0000"/>
          <w:sz w:val="26"/>
          <w:szCs w:val="26"/>
          <w:vertAlign w:val="superscript"/>
          <w:lang w:val="nl-NL"/>
        </w:rPr>
        <w:t>2</w:t>
      </w:r>
      <w:r w:rsidRPr="00FE78A7">
        <w:rPr>
          <w:rFonts w:ascii="Times New Roman" w:hAnsi="Times New Roman"/>
          <w:b w:val="0"/>
          <w:i/>
          <w:color w:val="FF0000"/>
          <w:sz w:val="26"/>
          <w:szCs w:val="26"/>
          <w:vertAlign w:val="superscript"/>
          <w:lang w:val="nl-NL"/>
        </w:rPr>
        <w:t xml:space="preserve"> </w:t>
      </w:r>
      <w:r w:rsidRPr="00FE78A7">
        <w:rPr>
          <w:rFonts w:ascii="Times New Roman" w:hAnsi="Times New Roman"/>
          <w:b w:val="0"/>
          <w:i/>
          <w:sz w:val="26"/>
          <w:szCs w:val="26"/>
          <w:lang w:val="nl-NL"/>
        </w:rPr>
        <w:t xml:space="preserve">; </w:t>
      </w:r>
    </w:p>
    <w:p w14:paraId="36C9092C" w14:textId="0153040C" w:rsidR="00847221" w:rsidRPr="00B33D4B" w:rsidRDefault="00847221" w:rsidP="006665AE">
      <w:pPr>
        <w:pStyle w:val="BodyText"/>
        <w:spacing w:before="60" w:line="276" w:lineRule="auto"/>
        <w:ind w:left="720"/>
        <w:rPr>
          <w:rFonts w:ascii="Times New Roman" w:hAnsi="Times New Roman"/>
          <w:b w:val="0"/>
          <w:i/>
          <w:color w:val="FF0000"/>
          <w:sz w:val="26"/>
          <w:szCs w:val="26"/>
          <w:lang w:val="nl-NL"/>
        </w:rPr>
      </w:pPr>
      <w:r w:rsidRPr="00FE78A7">
        <w:rPr>
          <w:rFonts w:ascii="Times New Roman" w:hAnsi="Times New Roman"/>
          <w:b w:val="0"/>
          <w:i/>
          <w:sz w:val="26"/>
          <w:szCs w:val="26"/>
          <w:lang w:val="nl-NL"/>
        </w:rPr>
        <w:t xml:space="preserve">+ Sử dụng chung: </w:t>
      </w:r>
      <w:r w:rsidRPr="00B33D4B">
        <w:rPr>
          <w:rFonts w:ascii="Times New Roman" w:hAnsi="Times New Roman"/>
          <w:b w:val="0"/>
          <w:i/>
          <w:color w:val="FF0000"/>
          <w:sz w:val="26"/>
          <w:szCs w:val="26"/>
          <w:lang w:val="vi-VN"/>
        </w:rPr>
        <w:t>0</w:t>
      </w:r>
      <w:r w:rsidR="006D3816" w:rsidRPr="00561534">
        <w:rPr>
          <w:rFonts w:ascii="Times New Roman" w:hAnsi="Times New Roman"/>
          <w:b w:val="0"/>
          <w:i/>
          <w:color w:val="FF0000"/>
          <w:sz w:val="26"/>
          <w:szCs w:val="26"/>
          <w:lang w:val="nl-NL"/>
        </w:rPr>
        <w:t xml:space="preserve"> </w:t>
      </w:r>
      <w:r w:rsidRPr="00B33D4B">
        <w:rPr>
          <w:rFonts w:ascii="Times New Roman" w:hAnsi="Times New Roman"/>
          <w:b w:val="0"/>
          <w:i/>
          <w:color w:val="FF0000"/>
          <w:sz w:val="26"/>
          <w:szCs w:val="26"/>
          <w:lang w:val="nl-NL"/>
        </w:rPr>
        <w:t>m</w:t>
      </w:r>
      <w:r w:rsidRPr="00B33D4B">
        <w:rPr>
          <w:rFonts w:ascii="Times New Roman" w:hAnsi="Times New Roman"/>
          <w:b w:val="0"/>
          <w:i/>
          <w:color w:val="FF0000"/>
          <w:sz w:val="26"/>
          <w:szCs w:val="26"/>
          <w:vertAlign w:val="superscript"/>
          <w:lang w:val="nl-NL"/>
        </w:rPr>
        <w:t>2</w:t>
      </w:r>
      <w:r w:rsidRPr="00B33D4B">
        <w:rPr>
          <w:rFonts w:ascii="Times New Roman" w:hAnsi="Times New Roman"/>
          <w:b w:val="0"/>
          <w:i/>
          <w:color w:val="FF0000"/>
          <w:sz w:val="26"/>
          <w:szCs w:val="26"/>
          <w:lang w:val="nl-NL"/>
        </w:rPr>
        <w:t>.</w:t>
      </w:r>
    </w:p>
    <w:p w14:paraId="3DB7858B" w14:textId="77777777" w:rsidR="00FE78A7" w:rsidRPr="00FE78A7" w:rsidRDefault="00FE78A7" w:rsidP="006665AE">
      <w:pPr>
        <w:pStyle w:val="BodyText"/>
        <w:spacing w:before="60" w:line="276" w:lineRule="auto"/>
        <w:ind w:left="720"/>
        <w:rPr>
          <w:rFonts w:ascii="Times New Roman" w:hAnsi="Times New Roman"/>
          <w:i/>
          <w:sz w:val="26"/>
          <w:szCs w:val="26"/>
          <w:lang w:val="vi-VN"/>
        </w:rPr>
      </w:pPr>
      <w:r w:rsidRPr="00FE78A7">
        <w:rPr>
          <w:rFonts w:ascii="Times New Roman" w:hAnsi="Times New Roman"/>
          <w:b w:val="0"/>
          <w:i/>
          <w:sz w:val="26"/>
          <w:szCs w:val="26"/>
          <w:lang w:val="nl-NL"/>
        </w:rPr>
        <w:t xml:space="preserve">+ </w:t>
      </w:r>
      <w:r w:rsidR="008662CE" w:rsidRPr="00FE78A7">
        <w:rPr>
          <w:rFonts w:ascii="Times New Roman" w:hAnsi="Times New Roman"/>
          <w:b w:val="0"/>
          <w:i/>
          <w:sz w:val="26"/>
          <w:szCs w:val="26"/>
          <w:lang w:val="nl-NL"/>
        </w:rPr>
        <w:t>Mục đích sử dụng</w:t>
      </w:r>
      <w:r w:rsidRPr="00FE78A7">
        <w:rPr>
          <w:rFonts w:ascii="Times New Roman" w:hAnsi="Times New Roman"/>
          <w:b w:val="0"/>
          <w:i/>
          <w:sz w:val="26"/>
          <w:szCs w:val="26"/>
          <w:lang w:val="nl-NL"/>
        </w:rPr>
        <w:t xml:space="preserve"> đất</w:t>
      </w:r>
      <w:r w:rsidR="008662CE" w:rsidRPr="00FE78A7">
        <w:rPr>
          <w:rFonts w:ascii="Times New Roman" w:hAnsi="Times New Roman"/>
          <w:b w:val="0"/>
          <w:i/>
          <w:sz w:val="26"/>
          <w:szCs w:val="26"/>
          <w:lang w:val="nl-NL"/>
        </w:rPr>
        <w:t>:  ODT (Đất ở tại đô thị).</w:t>
      </w:r>
      <w:r w:rsidR="00B2513D" w:rsidRPr="00FE78A7">
        <w:rPr>
          <w:rFonts w:ascii="Times New Roman" w:hAnsi="Times New Roman"/>
          <w:i/>
          <w:sz w:val="26"/>
          <w:szCs w:val="26"/>
          <w:lang w:val="vi-VN"/>
        </w:rPr>
        <w:t xml:space="preserve">  </w:t>
      </w:r>
    </w:p>
    <w:p w14:paraId="448B0777" w14:textId="17E97FFC" w:rsidR="00FE78A7" w:rsidRDefault="00FE78A7" w:rsidP="006665AE">
      <w:pPr>
        <w:pStyle w:val="BodyText"/>
        <w:spacing w:before="60" w:line="276"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Nguồn gốc sử dụng đất: Nhà Nước giao đất có thu tiền sử dụng đất;</w:t>
      </w:r>
    </w:p>
    <w:p w14:paraId="504FCBA1" w14:textId="7C8F82C6" w:rsidR="00125809" w:rsidRPr="006508F8" w:rsidRDefault="00AD29D1" w:rsidP="006665AE">
      <w:pPr>
        <w:pStyle w:val="BodyText"/>
        <w:numPr>
          <w:ilvl w:val="0"/>
          <w:numId w:val="6"/>
        </w:numPr>
        <w:spacing w:before="60" w:line="276" w:lineRule="auto"/>
        <w:rPr>
          <w:rFonts w:ascii="Times New Roman" w:hAnsi="Times New Roman"/>
          <w:b w:val="0"/>
          <w:sz w:val="26"/>
          <w:szCs w:val="26"/>
          <w:lang w:val="nl-NL"/>
        </w:rPr>
      </w:pPr>
      <w:r w:rsidRPr="00AD29D1">
        <w:rPr>
          <w:rFonts w:ascii="Times New Roman" w:hAnsi="Times New Roman"/>
          <w:b w:val="0"/>
          <w:sz w:val="26"/>
          <w:szCs w:val="26"/>
          <w:lang w:val="nl-NL"/>
        </w:rPr>
        <w:t xml:space="preserve">Diện tích sàn sân thượng: </w:t>
      </w:r>
      <w:r w:rsidR="00A93525">
        <w:rPr>
          <w:rFonts w:ascii="Times New Roman" w:hAnsi="Times New Roman"/>
          <w:color w:val="FF0000"/>
          <w:sz w:val="26"/>
          <w:szCs w:val="26"/>
          <w:lang w:val="nl-NL"/>
        </w:rPr>
        <w:t>39,25</w:t>
      </w:r>
      <w:r w:rsidR="006D3816">
        <w:rPr>
          <w:rFonts w:ascii="Times New Roman" w:hAnsi="Times New Roman"/>
          <w:color w:val="FF0000"/>
          <w:sz w:val="26"/>
          <w:szCs w:val="26"/>
          <w:lang w:val="nl-NL"/>
        </w:rPr>
        <w:t xml:space="preserve"> </w:t>
      </w:r>
      <w:r w:rsidRPr="00AD29D1">
        <w:rPr>
          <w:rFonts w:ascii="Times New Roman" w:hAnsi="Times New Roman"/>
          <w:color w:val="FF0000"/>
          <w:sz w:val="26"/>
          <w:szCs w:val="26"/>
          <w:lang w:val="nl-NL"/>
        </w:rPr>
        <w:t>m</w:t>
      </w:r>
      <w:r w:rsidRPr="00AD29D1">
        <w:rPr>
          <w:rFonts w:ascii="Times New Roman" w:hAnsi="Times New Roman"/>
          <w:color w:val="FF0000"/>
          <w:sz w:val="26"/>
          <w:szCs w:val="26"/>
          <w:vertAlign w:val="superscript"/>
          <w:lang w:val="nl-NL"/>
        </w:rPr>
        <w:t>2</w:t>
      </w:r>
    </w:p>
    <w:p w14:paraId="24AA39D9" w14:textId="77777777" w:rsidR="00B33D4B" w:rsidRPr="00B33D4B" w:rsidRDefault="00B33D4B" w:rsidP="006665AE">
      <w:pPr>
        <w:pStyle w:val="ListParagraph"/>
        <w:numPr>
          <w:ilvl w:val="0"/>
          <w:numId w:val="7"/>
        </w:numPr>
        <w:tabs>
          <w:tab w:val="left" w:pos="720"/>
        </w:tabs>
        <w:spacing w:line="276" w:lineRule="auto"/>
        <w:jc w:val="both"/>
        <w:rPr>
          <w:sz w:val="26"/>
          <w:szCs w:val="26"/>
          <w:lang w:val="pt-BR"/>
        </w:rPr>
      </w:pPr>
      <w:r w:rsidRPr="00561534">
        <w:rPr>
          <w:b/>
          <w:sz w:val="26"/>
          <w:szCs w:val="26"/>
          <w:lang w:val="nl-NL"/>
        </w:rPr>
        <w:lastRenderedPageBreak/>
        <w:t>Thông tin pháp lý dự án:</w:t>
      </w:r>
    </w:p>
    <w:p w14:paraId="561DCDC2" w14:textId="6D84D973" w:rsidR="00664C56" w:rsidRPr="00664C56" w:rsidRDefault="0008444D" w:rsidP="006665AE">
      <w:pPr>
        <w:pStyle w:val="ListParagraph"/>
        <w:spacing w:line="276" w:lineRule="auto"/>
        <w:ind w:left="360" w:firstLine="66"/>
        <w:jc w:val="both"/>
        <w:rPr>
          <w:spacing w:val="-4"/>
          <w:sz w:val="26"/>
          <w:szCs w:val="26"/>
          <w:lang w:val="pt-BR"/>
        </w:rPr>
      </w:pPr>
      <w:r w:rsidRPr="00866466">
        <w:rPr>
          <w:sz w:val="26"/>
          <w:szCs w:val="26"/>
          <w:lang w:val="pt-BR"/>
        </w:rPr>
        <w:t>4</w:t>
      </w:r>
      <w:r w:rsidR="00530D8E" w:rsidRPr="00866466">
        <w:rPr>
          <w:sz w:val="26"/>
          <w:szCs w:val="26"/>
          <w:lang w:val="pt-BR"/>
        </w:rPr>
        <w:t>.</w:t>
      </w:r>
      <w:r w:rsidRPr="00866466">
        <w:rPr>
          <w:sz w:val="26"/>
          <w:szCs w:val="26"/>
          <w:lang w:val="pt-BR"/>
        </w:rPr>
        <w:t>1</w:t>
      </w:r>
      <w:r w:rsidRPr="00530D8E">
        <w:rPr>
          <w:b/>
          <w:sz w:val="26"/>
          <w:szCs w:val="26"/>
          <w:lang w:val="pt-BR"/>
        </w:rPr>
        <w:t>.</w:t>
      </w:r>
      <w:r>
        <w:rPr>
          <w:sz w:val="26"/>
          <w:szCs w:val="26"/>
          <w:lang w:val="pt-BR"/>
        </w:rPr>
        <w:t xml:space="preserve"> </w:t>
      </w:r>
      <w:r w:rsidRPr="00664C56">
        <w:rPr>
          <w:spacing w:val="-4"/>
          <w:sz w:val="26"/>
          <w:szCs w:val="26"/>
          <w:lang w:val="pt-BR"/>
        </w:rPr>
        <w:t>Các văn bản tại mục căn cứ pháp lý của dự án đã nêu tại phần đầu của Hợp đồng này;</w:t>
      </w:r>
    </w:p>
    <w:p w14:paraId="2EF63156" w14:textId="0C31BE91" w:rsidR="00400E71" w:rsidRDefault="0008444D" w:rsidP="006665AE">
      <w:pPr>
        <w:pStyle w:val="ListParagraph"/>
        <w:spacing w:line="276" w:lineRule="auto"/>
        <w:ind w:left="426"/>
        <w:jc w:val="both"/>
        <w:rPr>
          <w:b/>
          <w:color w:val="FF0000"/>
          <w:sz w:val="26"/>
          <w:szCs w:val="26"/>
          <w:lang w:val="pt-BR"/>
        </w:rPr>
      </w:pPr>
      <w:r w:rsidRPr="00866466">
        <w:rPr>
          <w:sz w:val="26"/>
          <w:szCs w:val="26"/>
          <w:lang w:val="pt-BR"/>
        </w:rPr>
        <w:t>4.2</w:t>
      </w:r>
      <w:r>
        <w:rPr>
          <w:sz w:val="26"/>
          <w:szCs w:val="26"/>
          <w:lang w:val="pt-BR"/>
        </w:rPr>
        <w:t xml:space="preserve">  Giấy </w:t>
      </w:r>
      <w:r w:rsidR="00400E71" w:rsidRPr="00561534">
        <w:rPr>
          <w:sz w:val="26"/>
          <w:lang w:val="pt-BR"/>
        </w:rPr>
        <w:t>chứng nhận quyền</w:t>
      </w:r>
      <w:r w:rsidR="00156BF2" w:rsidRPr="00561534">
        <w:rPr>
          <w:sz w:val="26"/>
          <w:lang w:val="pt-BR"/>
        </w:rPr>
        <w:t xml:space="preserve"> sử dụng đất, quyền sở hữu tài sản gắn liền với đất</w:t>
      </w:r>
      <w:r w:rsidR="00400E71" w:rsidRPr="00561534">
        <w:rPr>
          <w:sz w:val="26"/>
          <w:lang w:val="pt-BR"/>
        </w:rPr>
        <w:t xml:space="preserve"> đối với căn nhà </w:t>
      </w:r>
      <w:r w:rsidR="006508F8">
        <w:rPr>
          <w:b/>
          <w:color w:val="FF0000"/>
          <w:sz w:val="26"/>
          <w:szCs w:val="26"/>
          <w:lang w:val="pt-BR"/>
        </w:rPr>
        <w:t>Ơ-LK</w:t>
      </w:r>
      <w:r w:rsidR="00D11C2C">
        <w:rPr>
          <w:b/>
          <w:color w:val="FF0000"/>
          <w:sz w:val="26"/>
          <w:szCs w:val="26"/>
          <w:lang w:val="pt-BR"/>
        </w:rPr>
        <w:t>6</w:t>
      </w:r>
      <w:r w:rsidR="00A93525">
        <w:rPr>
          <w:b/>
          <w:color w:val="FF0000"/>
          <w:sz w:val="26"/>
          <w:szCs w:val="26"/>
          <w:lang w:val="pt-BR"/>
        </w:rPr>
        <w:t>4</w:t>
      </w:r>
      <w:r w:rsidR="00D11C2C">
        <w:rPr>
          <w:b/>
          <w:color w:val="FF0000"/>
          <w:sz w:val="26"/>
          <w:szCs w:val="26"/>
          <w:lang w:val="pt-BR"/>
        </w:rPr>
        <w:t>-...</w:t>
      </w:r>
      <w:r w:rsidR="00024B4A">
        <w:rPr>
          <w:b/>
          <w:color w:val="FF0000"/>
          <w:sz w:val="26"/>
          <w:szCs w:val="26"/>
          <w:lang w:val="pt-BR"/>
        </w:rPr>
        <w:t>:</w:t>
      </w:r>
    </w:p>
    <w:p w14:paraId="35CF7D58" w14:textId="2BA81B59" w:rsidR="00B33D4B" w:rsidRPr="00530D8E" w:rsidRDefault="00B33D4B" w:rsidP="006665AE">
      <w:pPr>
        <w:pStyle w:val="ListParagraph"/>
        <w:numPr>
          <w:ilvl w:val="0"/>
          <w:numId w:val="27"/>
        </w:numPr>
        <w:tabs>
          <w:tab w:val="left" w:pos="1276"/>
        </w:tabs>
        <w:spacing w:line="276" w:lineRule="auto"/>
        <w:ind w:left="1134"/>
        <w:jc w:val="both"/>
        <w:rPr>
          <w:b/>
          <w:color w:val="FF0000"/>
          <w:sz w:val="26"/>
          <w:szCs w:val="26"/>
          <w:lang w:val="pt-BR"/>
        </w:rPr>
      </w:pPr>
      <w:r w:rsidRPr="00156BF2">
        <w:rPr>
          <w:sz w:val="26"/>
          <w:szCs w:val="26"/>
          <w:lang w:val="nl-NL"/>
        </w:rPr>
        <w:t>Quyền sử dụng đất</w:t>
      </w:r>
      <w:r w:rsidR="00156BF2">
        <w:rPr>
          <w:sz w:val="26"/>
          <w:szCs w:val="26"/>
          <w:lang w:val="nl-NL"/>
        </w:rPr>
        <w:t xml:space="preserve"> </w:t>
      </w:r>
      <w:r w:rsidRPr="00250CCF">
        <w:rPr>
          <w:sz w:val="26"/>
          <w:szCs w:val="26"/>
          <w:lang w:val="nl-NL"/>
        </w:rPr>
        <w:t xml:space="preserve">của </w:t>
      </w:r>
      <w:r w:rsidR="00746AD3">
        <w:rPr>
          <w:sz w:val="26"/>
          <w:szCs w:val="26"/>
          <w:lang w:val="nl-NL"/>
        </w:rPr>
        <w:t xml:space="preserve">Bên Bán </w:t>
      </w:r>
      <w:r w:rsidRPr="00250CCF">
        <w:rPr>
          <w:sz w:val="26"/>
          <w:szCs w:val="26"/>
          <w:lang w:val="nl-NL"/>
        </w:rPr>
        <w:t>đối với thửa đất theo giấy chứng nhận quyền sử dụng đấ</w:t>
      </w:r>
      <w:r w:rsidR="00156BF2">
        <w:rPr>
          <w:sz w:val="26"/>
          <w:szCs w:val="26"/>
          <w:lang w:val="nl-NL"/>
        </w:rPr>
        <w:t xml:space="preserve">t, </w:t>
      </w:r>
      <w:r w:rsidRPr="00250CCF">
        <w:rPr>
          <w:sz w:val="26"/>
          <w:szCs w:val="26"/>
          <w:lang w:val="nl-NL"/>
        </w:rPr>
        <w:t>quyền sở hữ</w:t>
      </w:r>
      <w:r w:rsidR="00156BF2">
        <w:rPr>
          <w:sz w:val="26"/>
          <w:szCs w:val="26"/>
          <w:lang w:val="nl-NL"/>
        </w:rPr>
        <w:t xml:space="preserve">u </w:t>
      </w:r>
      <w:r w:rsidRPr="00250CCF">
        <w:rPr>
          <w:sz w:val="26"/>
          <w:szCs w:val="26"/>
          <w:lang w:val="nl-NL"/>
        </w:rPr>
        <w:t>tài sả</w:t>
      </w:r>
      <w:r w:rsidR="00156BF2">
        <w:rPr>
          <w:sz w:val="26"/>
          <w:szCs w:val="26"/>
          <w:lang w:val="nl-NL"/>
        </w:rPr>
        <w:t xml:space="preserve">n </w:t>
      </w:r>
      <w:r w:rsidRPr="00250CCF">
        <w:rPr>
          <w:sz w:val="26"/>
          <w:szCs w:val="26"/>
          <w:lang w:val="nl-NL"/>
        </w:rPr>
        <w:t>gắn liền với đấ</w:t>
      </w:r>
      <w:r w:rsidR="00D45DF0">
        <w:rPr>
          <w:sz w:val="26"/>
          <w:szCs w:val="26"/>
          <w:lang w:val="nl-NL"/>
        </w:rPr>
        <w:t>t (“G</w:t>
      </w:r>
      <w:r w:rsidRPr="00250CCF">
        <w:rPr>
          <w:sz w:val="26"/>
          <w:szCs w:val="26"/>
          <w:lang w:val="nl-NL"/>
        </w:rPr>
        <w:t>iấ</w:t>
      </w:r>
      <w:r w:rsidR="00D45DF0">
        <w:rPr>
          <w:sz w:val="26"/>
          <w:szCs w:val="26"/>
          <w:lang w:val="nl-NL"/>
        </w:rPr>
        <w:t>y C</w:t>
      </w:r>
      <w:r w:rsidRPr="00250CCF">
        <w:rPr>
          <w:sz w:val="26"/>
          <w:szCs w:val="26"/>
          <w:lang w:val="nl-NL"/>
        </w:rPr>
        <w:t>hủ</w:t>
      </w:r>
      <w:r w:rsidR="00D45DF0">
        <w:rPr>
          <w:sz w:val="26"/>
          <w:szCs w:val="26"/>
          <w:lang w:val="nl-NL"/>
        </w:rPr>
        <w:t xml:space="preserve"> Q</w:t>
      </w:r>
      <w:r w:rsidRPr="00250CCF">
        <w:rPr>
          <w:sz w:val="26"/>
          <w:szCs w:val="26"/>
          <w:lang w:val="nl-NL"/>
        </w:rPr>
        <w:t>uyền</w:t>
      </w:r>
      <w:r w:rsidR="00D45DF0">
        <w:rPr>
          <w:sz w:val="26"/>
          <w:szCs w:val="26"/>
          <w:lang w:val="nl-NL"/>
        </w:rPr>
        <w:t>”</w:t>
      </w:r>
      <w:r w:rsidRPr="00250CCF">
        <w:rPr>
          <w:sz w:val="26"/>
          <w:szCs w:val="26"/>
          <w:lang w:val="nl-NL"/>
        </w:rPr>
        <w:t>) số</w:t>
      </w:r>
      <w:r w:rsidR="00156BF2">
        <w:rPr>
          <w:sz w:val="26"/>
          <w:szCs w:val="26"/>
          <w:lang w:val="nl-NL"/>
        </w:rPr>
        <w:t xml:space="preserve">                 </w:t>
      </w:r>
      <w:r w:rsidR="00530D8E">
        <w:rPr>
          <w:sz w:val="26"/>
          <w:szCs w:val="26"/>
          <w:lang w:val="nl-NL"/>
        </w:rPr>
        <w:t xml:space="preserve"> </w:t>
      </w:r>
      <w:r w:rsidR="00D11C2C">
        <w:rPr>
          <w:b/>
          <w:color w:val="FF0000"/>
          <w:sz w:val="26"/>
          <w:szCs w:val="26"/>
          <w:lang w:val="nl-NL"/>
        </w:rPr>
        <w:t>AA ...</w:t>
      </w:r>
      <w:r w:rsidRPr="00530D8E">
        <w:rPr>
          <w:b/>
          <w:color w:val="FF0000"/>
          <w:sz w:val="26"/>
          <w:szCs w:val="26"/>
          <w:lang w:val="nl-NL"/>
        </w:rPr>
        <w:t xml:space="preserve"> </w:t>
      </w:r>
      <w:r w:rsidRPr="00250CCF">
        <w:rPr>
          <w:sz w:val="26"/>
          <w:szCs w:val="26"/>
          <w:lang w:val="nl-NL"/>
        </w:rPr>
        <w:t>vào sổ cấp giấy chứng nhận quyền sử dụng đấ</w:t>
      </w:r>
      <w:r w:rsidR="00530D8E">
        <w:rPr>
          <w:sz w:val="26"/>
          <w:szCs w:val="26"/>
          <w:lang w:val="nl-NL"/>
        </w:rPr>
        <w:t xml:space="preserve">t </w:t>
      </w:r>
      <w:r w:rsidR="00D11C2C">
        <w:rPr>
          <w:b/>
          <w:color w:val="FF0000"/>
          <w:sz w:val="26"/>
          <w:szCs w:val="26"/>
          <w:lang w:val="nl-NL"/>
        </w:rPr>
        <w:t>VP ...</w:t>
      </w:r>
      <w:r w:rsidR="00EC337B" w:rsidRPr="00250CCF">
        <w:rPr>
          <w:b/>
          <w:color w:val="FF0000"/>
          <w:sz w:val="26"/>
          <w:szCs w:val="26"/>
          <w:lang w:val="nl-NL"/>
        </w:rPr>
        <w:t xml:space="preserve"> </w:t>
      </w:r>
      <w:r w:rsidRPr="00250CCF">
        <w:rPr>
          <w:sz w:val="26"/>
          <w:szCs w:val="26"/>
          <w:lang w:val="nl-NL"/>
        </w:rPr>
        <w:t xml:space="preserve">do </w:t>
      </w:r>
      <w:r w:rsidR="00D11C2C">
        <w:rPr>
          <w:sz w:val="26"/>
          <w:szCs w:val="26"/>
          <w:lang w:val="nl-NL"/>
        </w:rPr>
        <w:t>Văn Phòng Đăng Ký Đất Đai Thành Phố Cần Thơ</w:t>
      </w:r>
      <w:r w:rsidRPr="00250CCF">
        <w:rPr>
          <w:sz w:val="26"/>
          <w:szCs w:val="26"/>
          <w:lang w:val="nl-NL"/>
        </w:rPr>
        <w:t xml:space="preserve"> cấ</w:t>
      </w:r>
      <w:r w:rsidR="00530D8E">
        <w:rPr>
          <w:sz w:val="26"/>
          <w:szCs w:val="26"/>
          <w:lang w:val="nl-NL"/>
        </w:rPr>
        <w:t xml:space="preserve">p ngày </w:t>
      </w:r>
      <w:r w:rsidR="00A93525">
        <w:rPr>
          <w:b/>
          <w:color w:val="FF0000"/>
          <w:sz w:val="26"/>
          <w:szCs w:val="26"/>
          <w:lang w:val="nl-NL"/>
        </w:rPr>
        <w:t>...</w:t>
      </w:r>
      <w:r w:rsidR="00530D8E" w:rsidRPr="00530D8E">
        <w:rPr>
          <w:b/>
          <w:color w:val="FF0000"/>
          <w:sz w:val="26"/>
          <w:szCs w:val="26"/>
          <w:lang w:val="nl-NL"/>
        </w:rPr>
        <w:t>/</w:t>
      </w:r>
      <w:r w:rsidR="00A93525">
        <w:rPr>
          <w:b/>
          <w:color w:val="FF0000"/>
          <w:sz w:val="26"/>
          <w:szCs w:val="26"/>
          <w:lang w:val="nl-NL"/>
        </w:rPr>
        <w:t>...</w:t>
      </w:r>
      <w:r w:rsidR="00530D8E" w:rsidRPr="00530D8E">
        <w:rPr>
          <w:b/>
          <w:color w:val="FF0000"/>
          <w:sz w:val="26"/>
          <w:szCs w:val="26"/>
          <w:lang w:val="nl-NL"/>
        </w:rPr>
        <w:t>/</w:t>
      </w:r>
      <w:r w:rsidR="00A93525">
        <w:rPr>
          <w:b/>
          <w:color w:val="FF0000"/>
          <w:sz w:val="26"/>
          <w:szCs w:val="26"/>
          <w:lang w:val="nl-NL"/>
        </w:rPr>
        <w:t>...</w:t>
      </w:r>
    </w:p>
    <w:p w14:paraId="23498E48" w14:textId="0BAA97B8" w:rsidR="0008444D" w:rsidRPr="0008444D" w:rsidRDefault="00B33D4B" w:rsidP="006665AE">
      <w:pPr>
        <w:pStyle w:val="ListParagraph"/>
        <w:numPr>
          <w:ilvl w:val="0"/>
          <w:numId w:val="27"/>
        </w:numPr>
        <w:spacing w:line="276" w:lineRule="auto"/>
        <w:ind w:left="1134"/>
        <w:jc w:val="both"/>
        <w:rPr>
          <w:sz w:val="26"/>
          <w:szCs w:val="26"/>
          <w:lang w:val="pt-BR"/>
        </w:rPr>
      </w:pPr>
      <w:r w:rsidRPr="00866466">
        <w:rPr>
          <w:b/>
          <w:sz w:val="26"/>
          <w:szCs w:val="26"/>
          <w:lang w:val="nl-NL"/>
        </w:rPr>
        <w:t>T</w:t>
      </w:r>
      <w:r w:rsidRPr="00866466">
        <w:rPr>
          <w:b/>
          <w:sz w:val="26"/>
          <w:szCs w:val="26"/>
          <w:lang w:val="pt-BR"/>
        </w:rPr>
        <w:t>hửa đất số</w:t>
      </w:r>
      <w:r w:rsidRPr="005B0B98">
        <w:rPr>
          <w:sz w:val="26"/>
          <w:szCs w:val="26"/>
          <w:lang w:val="pt-BR"/>
        </w:rPr>
        <w:t xml:space="preserve">: </w:t>
      </w:r>
      <w:r w:rsidR="00D11C2C">
        <w:rPr>
          <w:b/>
          <w:color w:val="FF0000"/>
          <w:sz w:val="26"/>
          <w:szCs w:val="26"/>
          <w:lang w:val="nl-NL"/>
        </w:rPr>
        <w:t>...</w:t>
      </w:r>
      <w:r w:rsidR="005B0B98">
        <w:rPr>
          <w:b/>
          <w:color w:val="FF0000"/>
          <w:sz w:val="26"/>
          <w:szCs w:val="26"/>
          <w:lang w:val="pt-BR"/>
        </w:rPr>
        <w:t xml:space="preserve">           </w:t>
      </w:r>
    </w:p>
    <w:p w14:paraId="74086F49" w14:textId="3C758276" w:rsidR="00B33D4B" w:rsidRPr="005B0B98" w:rsidRDefault="00B33D4B" w:rsidP="006665AE">
      <w:pPr>
        <w:pStyle w:val="ListParagraph"/>
        <w:numPr>
          <w:ilvl w:val="0"/>
          <w:numId w:val="27"/>
        </w:numPr>
        <w:spacing w:line="276" w:lineRule="auto"/>
        <w:ind w:left="1134"/>
        <w:jc w:val="both"/>
        <w:rPr>
          <w:sz w:val="26"/>
          <w:szCs w:val="26"/>
          <w:lang w:val="pt-BR"/>
        </w:rPr>
      </w:pPr>
      <w:r w:rsidRPr="00866466">
        <w:rPr>
          <w:b/>
          <w:sz w:val="26"/>
          <w:szCs w:val="26"/>
          <w:lang w:val="pt-BR"/>
        </w:rPr>
        <w:t>Tờ bản đồ</w:t>
      </w:r>
      <w:r w:rsidRPr="005B0B98">
        <w:rPr>
          <w:sz w:val="26"/>
          <w:szCs w:val="26"/>
          <w:lang w:val="pt-BR"/>
        </w:rPr>
        <w:t xml:space="preserve">: </w:t>
      </w:r>
      <w:r w:rsidR="00D11C2C">
        <w:rPr>
          <w:b/>
          <w:color w:val="FF0000"/>
          <w:sz w:val="26"/>
          <w:szCs w:val="26"/>
          <w:lang w:val="nl-NL"/>
        </w:rPr>
        <w:t>...</w:t>
      </w:r>
    </w:p>
    <w:p w14:paraId="139ADBBE" w14:textId="6316048F" w:rsidR="009E32C4" w:rsidRPr="009E32C4" w:rsidRDefault="00B33D4B" w:rsidP="006665AE">
      <w:pPr>
        <w:pStyle w:val="BodyText"/>
        <w:numPr>
          <w:ilvl w:val="0"/>
          <w:numId w:val="27"/>
        </w:numPr>
        <w:spacing w:line="276" w:lineRule="auto"/>
        <w:ind w:left="1134"/>
        <w:rPr>
          <w:rFonts w:ascii="Times New Roman" w:hAnsi="Times New Roman"/>
          <w:b w:val="0"/>
          <w:strike/>
          <w:color w:val="FF0000"/>
          <w:sz w:val="26"/>
          <w:szCs w:val="26"/>
          <w:lang w:val="nl-NL"/>
        </w:rPr>
      </w:pPr>
      <w:r w:rsidRPr="00866466">
        <w:rPr>
          <w:rFonts w:ascii="Times New Roman" w:hAnsi="Times New Roman"/>
          <w:sz w:val="26"/>
          <w:szCs w:val="26"/>
          <w:lang w:val="nl-NL"/>
        </w:rPr>
        <w:t>Thời hạn sử dụng</w:t>
      </w:r>
      <w:r w:rsidR="009E32C4">
        <w:rPr>
          <w:rFonts w:ascii="Times New Roman" w:hAnsi="Times New Roman"/>
          <w:sz w:val="26"/>
          <w:szCs w:val="26"/>
          <w:lang w:val="nl-NL"/>
        </w:rPr>
        <w:t xml:space="preserve">: </w:t>
      </w:r>
      <w:r w:rsidR="009E32C4" w:rsidRPr="009E32C4">
        <w:rPr>
          <w:rFonts w:ascii="Times New Roman" w:hAnsi="Times New Roman"/>
          <w:b w:val="0"/>
          <w:sz w:val="26"/>
          <w:szCs w:val="26"/>
          <w:lang w:val="nl-NL"/>
        </w:rPr>
        <w:t>Lâu dài</w:t>
      </w:r>
    </w:p>
    <w:p w14:paraId="0AB4F276" w14:textId="3068EFA0" w:rsidR="0008444D" w:rsidRPr="00866466" w:rsidRDefault="009E32C4" w:rsidP="006665AE">
      <w:pPr>
        <w:pStyle w:val="BodyText"/>
        <w:spacing w:line="276" w:lineRule="auto"/>
        <w:ind w:left="1134"/>
        <w:rPr>
          <w:rFonts w:ascii="Times New Roman" w:hAnsi="Times New Roman"/>
          <w:b w:val="0"/>
          <w:strike/>
          <w:color w:val="FF0000"/>
          <w:sz w:val="26"/>
          <w:szCs w:val="26"/>
          <w:lang w:val="nl-NL"/>
        </w:rPr>
      </w:pPr>
      <w:r>
        <w:rPr>
          <w:rFonts w:ascii="Times New Roman" w:hAnsi="Times New Roman"/>
          <w:b w:val="0"/>
          <w:sz w:val="26"/>
          <w:szCs w:val="26"/>
          <w:lang w:val="nl-NL"/>
        </w:rPr>
        <w:t>(T</w:t>
      </w:r>
      <w:r w:rsidR="0008444D" w:rsidRPr="00866466">
        <w:rPr>
          <w:rFonts w:ascii="Times New Roman" w:hAnsi="Times New Roman"/>
          <w:b w:val="0"/>
          <w:sz w:val="26"/>
          <w:szCs w:val="26"/>
          <w:lang w:val="nl-NL"/>
        </w:rPr>
        <w:t>heo giấy cấp cho Bên A có thời hạn</w:t>
      </w:r>
      <w:r w:rsidR="00AD29D1" w:rsidRPr="00866466">
        <w:rPr>
          <w:rFonts w:ascii="Times New Roman" w:hAnsi="Times New Roman"/>
          <w:b w:val="0"/>
          <w:sz w:val="26"/>
          <w:szCs w:val="26"/>
          <w:lang w:val="nl-NL"/>
        </w:rPr>
        <w:t xml:space="preserve">: </w:t>
      </w:r>
      <w:r w:rsidR="00A93525">
        <w:rPr>
          <w:rFonts w:ascii="Times New Roman" w:hAnsi="Times New Roman"/>
          <w:b w:val="0"/>
          <w:color w:val="FF0000"/>
          <w:sz w:val="26"/>
          <w:szCs w:val="26"/>
          <w:lang w:val="nl-NL"/>
        </w:rPr>
        <w:t>...</w:t>
      </w:r>
      <w:r w:rsidR="00AD29D1" w:rsidRPr="00866466">
        <w:rPr>
          <w:rFonts w:ascii="Times New Roman" w:hAnsi="Times New Roman"/>
          <w:b w:val="0"/>
          <w:color w:val="FF0000"/>
          <w:sz w:val="26"/>
          <w:szCs w:val="26"/>
          <w:lang w:val="nl-NL"/>
        </w:rPr>
        <w:t>/</w:t>
      </w:r>
      <w:r w:rsidR="00A93525">
        <w:rPr>
          <w:rFonts w:ascii="Times New Roman" w:hAnsi="Times New Roman"/>
          <w:b w:val="0"/>
          <w:color w:val="FF0000"/>
          <w:sz w:val="26"/>
          <w:szCs w:val="26"/>
          <w:lang w:val="nl-NL"/>
        </w:rPr>
        <w:t>...</w:t>
      </w:r>
      <w:r w:rsidR="00AD29D1" w:rsidRPr="00866466">
        <w:rPr>
          <w:rFonts w:ascii="Times New Roman" w:hAnsi="Times New Roman"/>
          <w:b w:val="0"/>
          <w:color w:val="FF0000"/>
          <w:sz w:val="26"/>
          <w:szCs w:val="26"/>
          <w:lang w:val="nl-NL"/>
        </w:rPr>
        <w:t>/</w:t>
      </w:r>
      <w:r w:rsidR="00A93525">
        <w:rPr>
          <w:rFonts w:ascii="Times New Roman" w:hAnsi="Times New Roman"/>
          <w:b w:val="0"/>
          <w:color w:val="FF0000"/>
          <w:sz w:val="26"/>
          <w:szCs w:val="26"/>
          <w:lang w:val="nl-NL"/>
        </w:rPr>
        <w:t>...</w:t>
      </w:r>
      <w:r w:rsidR="00866466" w:rsidRPr="00866466">
        <w:rPr>
          <w:rFonts w:ascii="Times New Roman" w:hAnsi="Times New Roman"/>
          <w:b w:val="0"/>
          <w:color w:val="FF0000"/>
          <w:sz w:val="26"/>
          <w:szCs w:val="26"/>
          <w:lang w:val="nl-NL"/>
        </w:rPr>
        <w:t>.</w:t>
      </w:r>
      <w:r w:rsidR="00866466">
        <w:rPr>
          <w:rFonts w:ascii="Times New Roman" w:hAnsi="Times New Roman"/>
          <w:b w:val="0"/>
          <w:color w:val="FF0000"/>
          <w:sz w:val="26"/>
          <w:szCs w:val="26"/>
          <w:lang w:val="nl-NL"/>
        </w:rPr>
        <w:t xml:space="preserve"> </w:t>
      </w:r>
      <w:r>
        <w:rPr>
          <w:rFonts w:ascii="Times New Roman" w:hAnsi="Times New Roman"/>
          <w:b w:val="0"/>
          <w:sz w:val="26"/>
          <w:szCs w:val="26"/>
          <w:lang w:val="nl-NL"/>
        </w:rPr>
        <w:t xml:space="preserve">Sau khi </w:t>
      </w:r>
      <w:r w:rsidR="0008444D" w:rsidRPr="00866466">
        <w:rPr>
          <w:rFonts w:ascii="Times New Roman" w:hAnsi="Times New Roman"/>
          <w:b w:val="0"/>
          <w:sz w:val="26"/>
          <w:szCs w:val="26"/>
          <w:lang w:val="nl-NL"/>
        </w:rPr>
        <w:t>Bên A</w:t>
      </w:r>
      <w:r w:rsidR="00530D8E" w:rsidRPr="00866466">
        <w:rPr>
          <w:rFonts w:ascii="Times New Roman" w:hAnsi="Times New Roman"/>
          <w:b w:val="0"/>
          <w:sz w:val="26"/>
          <w:szCs w:val="26"/>
          <w:lang w:val="nl-NL"/>
        </w:rPr>
        <w:t xml:space="preserve"> làm thủ tục chuyển nhượng</w:t>
      </w:r>
      <w:r w:rsidR="0008444D" w:rsidRPr="00866466">
        <w:rPr>
          <w:rFonts w:ascii="Times New Roman" w:hAnsi="Times New Roman"/>
          <w:b w:val="0"/>
          <w:sz w:val="26"/>
          <w:szCs w:val="26"/>
          <w:lang w:val="nl-NL"/>
        </w:rPr>
        <w:t xml:space="preserve"> sang tên cho Bên B thì thời hạn sử dụng</w:t>
      </w:r>
      <w:r w:rsidR="00530D8E" w:rsidRPr="00866466">
        <w:rPr>
          <w:rFonts w:ascii="Times New Roman" w:hAnsi="Times New Roman"/>
          <w:b w:val="0"/>
          <w:sz w:val="26"/>
          <w:szCs w:val="26"/>
          <w:lang w:val="nl-NL"/>
        </w:rPr>
        <w:t xml:space="preserve"> sẽ</w:t>
      </w:r>
      <w:r w:rsidR="0008444D" w:rsidRPr="00866466">
        <w:rPr>
          <w:rFonts w:ascii="Times New Roman" w:hAnsi="Times New Roman"/>
          <w:b w:val="0"/>
          <w:sz w:val="26"/>
          <w:szCs w:val="26"/>
          <w:lang w:val="nl-NL"/>
        </w:rPr>
        <w:t xml:space="preserve"> chuyển thành lâu dài.</w:t>
      </w:r>
      <w:r>
        <w:rPr>
          <w:rFonts w:ascii="Times New Roman" w:hAnsi="Times New Roman"/>
          <w:b w:val="0"/>
          <w:sz w:val="26"/>
          <w:szCs w:val="26"/>
          <w:lang w:val="nl-NL"/>
        </w:rPr>
        <w:t>)</w:t>
      </w:r>
    </w:p>
    <w:p w14:paraId="21BD139E" w14:textId="77777777" w:rsidR="006E0D76" w:rsidRPr="00561534" w:rsidRDefault="006E0D76" w:rsidP="006665AE">
      <w:pPr>
        <w:pStyle w:val="ListParagraph"/>
        <w:numPr>
          <w:ilvl w:val="0"/>
          <w:numId w:val="7"/>
        </w:numPr>
        <w:tabs>
          <w:tab w:val="left" w:pos="720"/>
        </w:tabs>
        <w:spacing w:line="276" w:lineRule="auto"/>
        <w:jc w:val="both"/>
        <w:rPr>
          <w:b/>
          <w:sz w:val="26"/>
          <w:szCs w:val="26"/>
          <w:lang w:val="nl-NL"/>
        </w:rPr>
      </w:pPr>
      <w:r w:rsidRPr="00561534">
        <w:rPr>
          <w:b/>
          <w:sz w:val="26"/>
          <w:szCs w:val="26"/>
          <w:lang w:val="nl-NL"/>
        </w:rPr>
        <w:t>Đặc điểm, tính chất, công năng sử dụng, chất lượng của nhà ở</w:t>
      </w:r>
    </w:p>
    <w:p w14:paraId="6DA657FC" w14:textId="77777777" w:rsidR="00024B4A" w:rsidRPr="00D45DF0" w:rsidRDefault="00024B4A" w:rsidP="006665AE">
      <w:pPr>
        <w:pStyle w:val="ListParagraph"/>
        <w:numPr>
          <w:ilvl w:val="0"/>
          <w:numId w:val="28"/>
        </w:numPr>
        <w:tabs>
          <w:tab w:val="left" w:pos="1350"/>
        </w:tabs>
        <w:spacing w:line="276" w:lineRule="auto"/>
        <w:ind w:left="1134"/>
        <w:jc w:val="both"/>
        <w:rPr>
          <w:sz w:val="26"/>
          <w:szCs w:val="26"/>
          <w:lang w:val="pt-BR"/>
        </w:rPr>
      </w:pPr>
      <w:r w:rsidRPr="00866466">
        <w:rPr>
          <w:b/>
          <w:sz w:val="26"/>
          <w:szCs w:val="26"/>
          <w:lang w:val="pt-BR"/>
        </w:rPr>
        <w:t>Mục đích sử dụng</w:t>
      </w:r>
      <w:r w:rsidRPr="00D45DF0">
        <w:rPr>
          <w:sz w:val="26"/>
          <w:szCs w:val="26"/>
          <w:lang w:val="pt-BR"/>
        </w:rPr>
        <w:t xml:space="preserve">: </w:t>
      </w:r>
      <w:r w:rsidR="005B0B98" w:rsidRPr="00D45DF0">
        <w:rPr>
          <w:sz w:val="26"/>
          <w:szCs w:val="26"/>
          <w:lang w:val="pt-BR"/>
        </w:rPr>
        <w:t xml:space="preserve"> </w:t>
      </w:r>
      <w:r w:rsidRPr="00D45DF0">
        <w:rPr>
          <w:color w:val="FF0000"/>
          <w:sz w:val="26"/>
          <w:szCs w:val="26"/>
          <w:lang w:val="pt-BR"/>
        </w:rPr>
        <w:t>để ở</w:t>
      </w:r>
    </w:p>
    <w:p w14:paraId="218A493F" w14:textId="56E9DC0B" w:rsidR="00024B4A" w:rsidRPr="00D45DF0" w:rsidRDefault="00024B4A" w:rsidP="006665AE">
      <w:pPr>
        <w:pStyle w:val="ListParagraph"/>
        <w:numPr>
          <w:ilvl w:val="0"/>
          <w:numId w:val="28"/>
        </w:numPr>
        <w:tabs>
          <w:tab w:val="left" w:pos="1350"/>
        </w:tabs>
        <w:spacing w:line="276" w:lineRule="auto"/>
        <w:ind w:left="1134"/>
        <w:rPr>
          <w:sz w:val="26"/>
          <w:szCs w:val="26"/>
          <w:lang w:val="pt-BR"/>
        </w:rPr>
      </w:pPr>
      <w:r w:rsidRPr="00866466">
        <w:rPr>
          <w:b/>
          <w:sz w:val="26"/>
          <w:szCs w:val="26"/>
          <w:lang w:val="pt-BR"/>
        </w:rPr>
        <w:t>Năm hoàn thành việc xây dựng</w:t>
      </w:r>
      <w:r w:rsidRPr="00D45DF0">
        <w:rPr>
          <w:i/>
          <w:color w:val="FF0000"/>
          <w:sz w:val="22"/>
          <w:szCs w:val="22"/>
          <w:lang w:val="pt-BR"/>
        </w:rPr>
        <w:t>:</w:t>
      </w:r>
      <w:r w:rsidRPr="00D45DF0">
        <w:rPr>
          <w:color w:val="FF0000"/>
          <w:sz w:val="26"/>
          <w:szCs w:val="26"/>
          <w:lang w:val="pt-BR"/>
        </w:rPr>
        <w:t xml:space="preserve"> </w:t>
      </w:r>
      <w:r w:rsidR="00D11C2C">
        <w:rPr>
          <w:color w:val="FF0000"/>
          <w:sz w:val="26"/>
          <w:szCs w:val="26"/>
          <w:lang w:val="pt-BR"/>
        </w:rPr>
        <w:t>...</w:t>
      </w:r>
    </w:p>
    <w:p w14:paraId="5128C28A" w14:textId="7E42BCCA" w:rsidR="006E0D76" w:rsidRPr="00D45DF0" w:rsidRDefault="006E0D76" w:rsidP="006665AE">
      <w:pPr>
        <w:pStyle w:val="ListParagraph"/>
        <w:numPr>
          <w:ilvl w:val="0"/>
          <w:numId w:val="28"/>
        </w:numPr>
        <w:tabs>
          <w:tab w:val="left" w:pos="1350"/>
        </w:tabs>
        <w:spacing w:line="276" w:lineRule="auto"/>
        <w:ind w:left="1134"/>
        <w:jc w:val="both"/>
        <w:rPr>
          <w:sz w:val="26"/>
          <w:szCs w:val="26"/>
          <w:lang w:val="pt-BR"/>
        </w:rPr>
      </w:pPr>
      <w:r w:rsidRPr="00561534">
        <w:rPr>
          <w:b/>
          <w:sz w:val="26"/>
          <w:szCs w:val="26"/>
          <w:lang w:val="pt-BR"/>
        </w:rPr>
        <w:t xml:space="preserve">Kết </w:t>
      </w:r>
      <w:commentRangeStart w:id="4"/>
      <w:r w:rsidRPr="00561534">
        <w:rPr>
          <w:b/>
          <w:sz w:val="26"/>
          <w:szCs w:val="26"/>
          <w:lang w:val="pt-BR"/>
        </w:rPr>
        <w:t>cấu</w:t>
      </w:r>
      <w:commentRangeEnd w:id="4"/>
      <w:r w:rsidR="00BE2C78" w:rsidRPr="00561534">
        <w:rPr>
          <w:rStyle w:val="CommentReference"/>
          <w:b/>
          <w:sz w:val="26"/>
          <w:szCs w:val="26"/>
          <w:lang w:val="pt-BR"/>
        </w:rPr>
        <w:commentReference w:id="4"/>
      </w:r>
      <w:r w:rsidRPr="00561534">
        <w:rPr>
          <w:b/>
          <w:sz w:val="26"/>
          <w:szCs w:val="26"/>
          <w:lang w:val="pt-BR"/>
        </w:rPr>
        <w:t xml:space="preserve"> nhà:</w:t>
      </w:r>
      <w:r w:rsidRPr="00561534">
        <w:rPr>
          <w:sz w:val="26"/>
          <w:szCs w:val="26"/>
          <w:lang w:val="pt-BR"/>
        </w:rPr>
        <w:t xml:space="preserve"> </w:t>
      </w:r>
      <w:r w:rsidRPr="00D45DF0">
        <w:rPr>
          <w:color w:val="FF0000"/>
          <w:sz w:val="26"/>
          <w:szCs w:val="26"/>
          <w:lang w:val="pt-BR"/>
        </w:rPr>
        <w:t>Nhà ở liên kế 01 trệ</w:t>
      </w:r>
      <w:r w:rsidR="00847221" w:rsidRPr="00D45DF0">
        <w:rPr>
          <w:color w:val="FF0000"/>
          <w:sz w:val="26"/>
          <w:szCs w:val="26"/>
          <w:lang w:val="pt-BR"/>
        </w:rPr>
        <w:t>t 02</w:t>
      </w:r>
      <w:r w:rsidRPr="00D45DF0">
        <w:rPr>
          <w:color w:val="FF0000"/>
          <w:sz w:val="26"/>
          <w:szCs w:val="26"/>
          <w:lang w:val="pt-BR"/>
        </w:rPr>
        <w:t xml:space="preserve"> lầu, </w:t>
      </w:r>
      <w:r w:rsidRPr="00D45DF0">
        <w:rPr>
          <w:sz w:val="26"/>
          <w:szCs w:val="26"/>
          <w:lang w:val="pt-BR"/>
        </w:rPr>
        <w:t xml:space="preserve">kết cấu thuộc loại kiên cố, </w:t>
      </w:r>
      <w:r w:rsidR="00BE2C78" w:rsidRPr="00D45DF0">
        <w:rPr>
          <w:sz w:val="26"/>
          <w:szCs w:val="26"/>
          <w:lang w:val="pt-BR"/>
        </w:rPr>
        <w:t>móng cọc</w:t>
      </w:r>
      <w:r w:rsidR="00E82435" w:rsidRPr="00D45DF0">
        <w:rPr>
          <w:sz w:val="26"/>
          <w:szCs w:val="26"/>
          <w:lang w:val="pt-BR"/>
        </w:rPr>
        <w:t xml:space="preserve">, </w:t>
      </w:r>
      <w:r w:rsidR="00BE2C78" w:rsidRPr="00D45DF0">
        <w:rPr>
          <w:sz w:val="26"/>
          <w:szCs w:val="26"/>
          <w:lang w:val="pt-BR"/>
        </w:rPr>
        <w:t>khung bê</w:t>
      </w:r>
      <w:r w:rsidR="00E82435" w:rsidRPr="00D45DF0">
        <w:rPr>
          <w:sz w:val="26"/>
          <w:szCs w:val="26"/>
          <w:lang w:val="pt-BR"/>
        </w:rPr>
        <w:t xml:space="preserve"> </w:t>
      </w:r>
      <w:r w:rsidR="00BE2C78" w:rsidRPr="00D45DF0">
        <w:rPr>
          <w:sz w:val="26"/>
          <w:szCs w:val="26"/>
          <w:lang w:val="pt-BR"/>
        </w:rPr>
        <w:t xml:space="preserve">tông cốt thép chịu </w:t>
      </w:r>
      <w:commentRangeStart w:id="5"/>
      <w:r w:rsidR="00BE2C78" w:rsidRPr="00D45DF0">
        <w:rPr>
          <w:sz w:val="26"/>
          <w:szCs w:val="26"/>
          <w:lang w:val="pt-BR"/>
        </w:rPr>
        <w:t>lực</w:t>
      </w:r>
      <w:commentRangeEnd w:id="5"/>
      <w:r w:rsidR="00CE19EE" w:rsidRPr="00D45DF0">
        <w:rPr>
          <w:rStyle w:val="CommentReference"/>
          <w:sz w:val="26"/>
          <w:szCs w:val="26"/>
          <w:lang w:val="pt-BR"/>
        </w:rPr>
        <w:commentReference w:id="5"/>
      </w:r>
      <w:r w:rsidR="00BE2C78" w:rsidRPr="00D45DF0">
        <w:rPr>
          <w:sz w:val="26"/>
          <w:szCs w:val="26"/>
          <w:lang w:val="pt-BR"/>
        </w:rPr>
        <w:t>,</w:t>
      </w:r>
      <w:r w:rsidR="00E82435" w:rsidRPr="00D45DF0">
        <w:rPr>
          <w:sz w:val="26"/>
          <w:szCs w:val="26"/>
          <w:lang w:val="pt-BR"/>
        </w:rPr>
        <w:t xml:space="preserve"> tường gạch 20cm vách chung, </w:t>
      </w:r>
      <w:r w:rsidRPr="00D45DF0">
        <w:rPr>
          <w:sz w:val="26"/>
          <w:szCs w:val="26"/>
          <w:lang w:val="pt-BR"/>
        </w:rPr>
        <w:t xml:space="preserve">mái tole và </w:t>
      </w:r>
      <w:r w:rsidR="00E82435" w:rsidRPr="00D45DF0">
        <w:rPr>
          <w:sz w:val="26"/>
          <w:szCs w:val="26"/>
          <w:lang w:val="pt-BR"/>
        </w:rPr>
        <w:t xml:space="preserve">mái </w:t>
      </w:r>
      <w:r w:rsidRPr="00D45DF0">
        <w:rPr>
          <w:sz w:val="26"/>
          <w:szCs w:val="26"/>
          <w:lang w:val="pt-BR"/>
        </w:rPr>
        <w:t>bê tông cốt thép;</w:t>
      </w:r>
    </w:p>
    <w:p w14:paraId="23BBFB01" w14:textId="0C4CE84E" w:rsidR="006E0D76" w:rsidRPr="00D45DF0" w:rsidRDefault="00024B4A" w:rsidP="006665AE">
      <w:pPr>
        <w:pStyle w:val="ListParagraph"/>
        <w:numPr>
          <w:ilvl w:val="0"/>
          <w:numId w:val="7"/>
        </w:numPr>
        <w:spacing w:line="276" w:lineRule="auto"/>
        <w:ind w:left="90" w:firstLine="270"/>
        <w:jc w:val="both"/>
        <w:rPr>
          <w:sz w:val="26"/>
          <w:szCs w:val="26"/>
          <w:lang w:val="pt-BR"/>
        </w:rPr>
      </w:pPr>
      <w:r w:rsidRPr="00024B4A">
        <w:rPr>
          <w:b/>
          <w:sz w:val="26"/>
          <w:szCs w:val="26"/>
          <w:lang w:val="pt-BR"/>
        </w:rPr>
        <w:t>Thực trạng c</w:t>
      </w:r>
      <w:r w:rsidR="006E0D76" w:rsidRPr="00024B4A">
        <w:rPr>
          <w:b/>
          <w:sz w:val="26"/>
          <w:szCs w:val="26"/>
          <w:lang w:val="pt-BR"/>
        </w:rPr>
        <w:t>ông trình hạ tầng</w:t>
      </w:r>
      <w:r w:rsidRPr="00024B4A">
        <w:rPr>
          <w:b/>
          <w:sz w:val="26"/>
          <w:szCs w:val="26"/>
          <w:lang w:val="pt-BR"/>
        </w:rPr>
        <w:t>, dịch vụ liên quan đến nhà ở</w:t>
      </w:r>
      <w:r w:rsidRPr="00024B4A">
        <w:rPr>
          <w:sz w:val="26"/>
          <w:szCs w:val="26"/>
          <w:lang w:val="pt-BR"/>
        </w:rPr>
        <w:t>:</w:t>
      </w:r>
      <w:r>
        <w:rPr>
          <w:sz w:val="26"/>
          <w:szCs w:val="26"/>
          <w:lang w:val="pt-BR"/>
        </w:rPr>
        <w:t xml:space="preserve"> </w:t>
      </w:r>
      <w:r w:rsidRPr="00D45DF0">
        <w:rPr>
          <w:sz w:val="26"/>
          <w:szCs w:val="26"/>
          <w:lang w:val="pt-BR"/>
        </w:rPr>
        <w:t>đã</w:t>
      </w:r>
      <w:r w:rsidR="00CE19EE" w:rsidRPr="00D45DF0">
        <w:rPr>
          <w:sz w:val="26"/>
          <w:szCs w:val="26"/>
          <w:lang w:val="pt-BR"/>
        </w:rPr>
        <w:t xml:space="preserve"> xây dựng</w:t>
      </w:r>
      <w:r w:rsidR="006E0D76" w:rsidRPr="00D45DF0">
        <w:rPr>
          <w:sz w:val="26"/>
          <w:szCs w:val="26"/>
          <w:lang w:val="pt-BR"/>
        </w:rPr>
        <w:t xml:space="preserve"> hoàn th</w:t>
      </w:r>
      <w:r w:rsidR="00CE19EE" w:rsidRPr="00D45DF0">
        <w:rPr>
          <w:sz w:val="26"/>
          <w:szCs w:val="26"/>
          <w:lang w:val="pt-BR"/>
        </w:rPr>
        <w:t>ành đúng quy hoạch được phê duyệt</w:t>
      </w:r>
      <w:r w:rsidR="006E0D76" w:rsidRPr="00D45DF0">
        <w:rPr>
          <w:sz w:val="26"/>
          <w:szCs w:val="26"/>
          <w:lang w:val="pt-BR"/>
        </w:rPr>
        <w:t>.</w:t>
      </w:r>
    </w:p>
    <w:p w14:paraId="7819768B" w14:textId="3A47BC0E" w:rsidR="003C3B0C" w:rsidRPr="00024B4A" w:rsidRDefault="00024B4A" w:rsidP="006665AE">
      <w:pPr>
        <w:pStyle w:val="ListParagraph"/>
        <w:numPr>
          <w:ilvl w:val="0"/>
          <w:numId w:val="7"/>
        </w:numPr>
        <w:tabs>
          <w:tab w:val="left" w:pos="360"/>
        </w:tabs>
        <w:spacing w:line="276" w:lineRule="auto"/>
        <w:ind w:left="90" w:firstLine="270"/>
        <w:jc w:val="both"/>
        <w:rPr>
          <w:sz w:val="26"/>
          <w:szCs w:val="26"/>
          <w:lang w:val="pt-BR" w:eastAsia="ja-JP"/>
        </w:rPr>
      </w:pPr>
      <w:r w:rsidRPr="00024B4A">
        <w:rPr>
          <w:b/>
          <w:sz w:val="26"/>
          <w:szCs w:val="26"/>
          <w:lang w:val="pt-BR"/>
        </w:rPr>
        <w:t xml:space="preserve">Các thông tin khác: </w:t>
      </w:r>
      <w:r w:rsidR="00670BAB" w:rsidRPr="00024B4A">
        <w:rPr>
          <w:sz w:val="26"/>
          <w:szCs w:val="26"/>
          <w:lang w:val="pt-BR"/>
        </w:rPr>
        <w:t>Các chỉ tiêu về xây dựng của thửa đất tuân thủ theo quy hoạch được phê duyệt</w:t>
      </w:r>
      <w:r w:rsidR="00231BD7" w:rsidRPr="00024B4A">
        <w:rPr>
          <w:sz w:val="26"/>
          <w:szCs w:val="26"/>
          <w:lang w:val="pt-BR" w:eastAsia="ja-JP"/>
        </w:rPr>
        <w:t>.</w:t>
      </w:r>
    </w:p>
    <w:p w14:paraId="03E5AA9C" w14:textId="77777777" w:rsidR="00613FED" w:rsidRPr="00753C3A" w:rsidRDefault="00613FED" w:rsidP="006665AE">
      <w:pPr>
        <w:widowControl w:val="0"/>
        <w:tabs>
          <w:tab w:val="left" w:pos="720"/>
        </w:tabs>
        <w:spacing w:before="120" w:line="276" w:lineRule="auto"/>
        <w:ind w:left="357" w:hanging="357"/>
        <w:outlineLvl w:val="0"/>
        <w:rPr>
          <w:b/>
          <w:sz w:val="26"/>
          <w:szCs w:val="24"/>
          <w:lang w:val="vi-VN"/>
        </w:rPr>
      </w:pPr>
      <w:r w:rsidRPr="00753C3A">
        <w:rPr>
          <w:b/>
          <w:sz w:val="26"/>
          <w:szCs w:val="24"/>
          <w:lang w:val="nb-NO"/>
        </w:rPr>
        <w:t>ĐIỀU 2.</w:t>
      </w:r>
      <w:r w:rsidRPr="00753C3A">
        <w:rPr>
          <w:sz w:val="26"/>
          <w:szCs w:val="24"/>
          <w:lang w:val="nb-NO"/>
        </w:rPr>
        <w:t xml:space="preserve"> </w:t>
      </w:r>
      <w:r w:rsidRPr="00753C3A">
        <w:rPr>
          <w:b/>
          <w:sz w:val="26"/>
          <w:szCs w:val="24"/>
          <w:lang w:val="nb-NO"/>
        </w:rPr>
        <w:t>GIÁ BÁN</w:t>
      </w:r>
      <w:r w:rsidR="00024B4A">
        <w:rPr>
          <w:b/>
          <w:sz w:val="26"/>
          <w:szCs w:val="24"/>
          <w:lang w:val="nb-NO"/>
        </w:rPr>
        <w:t xml:space="preserve"> NHÀ Ở</w:t>
      </w:r>
    </w:p>
    <w:p w14:paraId="30446E81" w14:textId="24698C6B" w:rsidR="00D90EB4" w:rsidRPr="00561534" w:rsidRDefault="00613FED" w:rsidP="006665AE">
      <w:pPr>
        <w:pStyle w:val="ListParagraph"/>
        <w:widowControl w:val="0"/>
        <w:numPr>
          <w:ilvl w:val="0"/>
          <w:numId w:val="9"/>
        </w:numPr>
        <w:tabs>
          <w:tab w:val="left" w:pos="360"/>
        </w:tabs>
        <w:spacing w:before="60" w:line="276" w:lineRule="auto"/>
        <w:ind w:left="91" w:firstLine="272"/>
        <w:jc w:val="both"/>
        <w:outlineLvl w:val="0"/>
        <w:rPr>
          <w:i/>
          <w:color w:val="FF0000"/>
          <w:sz w:val="26"/>
          <w:szCs w:val="24"/>
          <w:lang w:val="vi-VN"/>
        </w:rPr>
      </w:pPr>
      <w:r w:rsidRPr="00561534">
        <w:rPr>
          <w:b/>
          <w:sz w:val="26"/>
          <w:szCs w:val="24"/>
          <w:lang w:val="vi-VN"/>
        </w:rPr>
        <w:t xml:space="preserve">Giá </w:t>
      </w:r>
      <w:r w:rsidR="005801C0" w:rsidRPr="00561534">
        <w:rPr>
          <w:b/>
          <w:sz w:val="26"/>
          <w:szCs w:val="24"/>
          <w:lang w:val="vi-VN"/>
        </w:rPr>
        <w:t xml:space="preserve">bán </w:t>
      </w:r>
      <w:r w:rsidRPr="00561534">
        <w:rPr>
          <w:b/>
          <w:sz w:val="26"/>
          <w:szCs w:val="24"/>
          <w:lang w:val="vi-VN"/>
        </w:rPr>
        <w:t>thỏa thuận là:</w:t>
      </w:r>
      <w:r w:rsidRPr="00561534">
        <w:rPr>
          <w:sz w:val="26"/>
          <w:szCs w:val="24"/>
          <w:lang w:val="vi-VN"/>
        </w:rPr>
        <w:t xml:space="preserve"> </w:t>
      </w:r>
      <w:r w:rsidR="00D11C2C">
        <w:rPr>
          <w:b/>
          <w:color w:val="FF0000"/>
          <w:sz w:val="26"/>
          <w:szCs w:val="24"/>
          <w:lang w:val="vi-VN"/>
        </w:rPr>
        <w:t>…</w:t>
      </w:r>
      <w:r w:rsidR="00BF0252" w:rsidRPr="00561534">
        <w:rPr>
          <w:color w:val="FF0000"/>
          <w:sz w:val="26"/>
          <w:szCs w:val="24"/>
          <w:lang w:val="vi-VN"/>
        </w:rPr>
        <w:t xml:space="preserve"> </w:t>
      </w:r>
      <w:r w:rsidR="00D90EB4" w:rsidRPr="00561534">
        <w:rPr>
          <w:b/>
          <w:color w:val="FF0000"/>
          <w:sz w:val="26"/>
          <w:szCs w:val="24"/>
          <w:lang w:val="vi-VN"/>
        </w:rPr>
        <w:t>VNĐ</w:t>
      </w:r>
      <w:r w:rsidR="00D90EB4" w:rsidRPr="00561534">
        <w:rPr>
          <w:b/>
          <w:sz w:val="26"/>
          <w:szCs w:val="24"/>
          <w:lang w:val="vi-VN" w:eastAsia="ja-JP"/>
        </w:rPr>
        <w:t xml:space="preserve"> </w:t>
      </w:r>
      <w:r w:rsidR="00D90EB4" w:rsidRPr="00561534">
        <w:rPr>
          <w:i/>
          <w:sz w:val="26"/>
          <w:szCs w:val="24"/>
          <w:lang w:val="vi-VN" w:eastAsia="ja-JP"/>
        </w:rPr>
        <w:t xml:space="preserve">(Bằng chữ: </w:t>
      </w:r>
      <w:r w:rsidR="00D11C2C">
        <w:rPr>
          <w:i/>
          <w:color w:val="FF0000"/>
          <w:sz w:val="26"/>
          <w:szCs w:val="24"/>
          <w:lang w:eastAsia="ja-JP"/>
        </w:rPr>
        <w:t>…</w:t>
      </w:r>
      <w:r w:rsidR="00CD18FC" w:rsidRPr="00561534">
        <w:rPr>
          <w:i/>
          <w:color w:val="FF0000"/>
          <w:sz w:val="26"/>
          <w:szCs w:val="24"/>
          <w:lang w:val="vi-VN" w:eastAsia="ja-JP"/>
        </w:rPr>
        <w:t xml:space="preserve"> đồng)</w:t>
      </w:r>
    </w:p>
    <w:p w14:paraId="46F73619" w14:textId="535D5EDC" w:rsidR="00024B4A" w:rsidRPr="00561534" w:rsidRDefault="00613FED" w:rsidP="006665AE">
      <w:pPr>
        <w:pStyle w:val="ListParagraph"/>
        <w:widowControl w:val="0"/>
        <w:numPr>
          <w:ilvl w:val="0"/>
          <w:numId w:val="8"/>
        </w:numPr>
        <w:tabs>
          <w:tab w:val="left" w:pos="360"/>
        </w:tabs>
        <w:spacing w:before="60" w:line="276" w:lineRule="auto"/>
        <w:ind w:left="91" w:firstLine="272"/>
        <w:jc w:val="both"/>
        <w:outlineLvl w:val="0"/>
        <w:rPr>
          <w:color w:val="FF0000"/>
          <w:sz w:val="26"/>
          <w:szCs w:val="24"/>
          <w:lang w:val="vi-VN"/>
        </w:rPr>
      </w:pPr>
      <w:r w:rsidRPr="00561534">
        <w:rPr>
          <w:sz w:val="26"/>
          <w:szCs w:val="24"/>
          <w:lang w:val="vi-VN"/>
        </w:rPr>
        <w:t>Giá bán này đã bao gồm giá trị quyền sử dụng đất,</w:t>
      </w:r>
      <w:r w:rsidRPr="00D90EB4">
        <w:rPr>
          <w:sz w:val="26"/>
          <w:szCs w:val="24"/>
          <w:lang w:val="pt-BR" w:eastAsia="zh-CN"/>
        </w:rPr>
        <w:t xml:space="preserve"> quyền sở hữ</w:t>
      </w:r>
      <w:r w:rsidR="00156BF2">
        <w:rPr>
          <w:sz w:val="26"/>
          <w:szCs w:val="24"/>
          <w:lang w:val="pt-BR" w:eastAsia="zh-CN"/>
        </w:rPr>
        <w:t xml:space="preserve">u </w:t>
      </w:r>
      <w:r w:rsidRPr="00D90EB4">
        <w:rPr>
          <w:sz w:val="26"/>
          <w:szCs w:val="24"/>
          <w:lang w:val="pt-BR" w:eastAsia="zh-CN"/>
        </w:rPr>
        <w:t>tài sả</w:t>
      </w:r>
      <w:r w:rsidR="00156BF2">
        <w:rPr>
          <w:sz w:val="26"/>
          <w:szCs w:val="24"/>
          <w:lang w:val="pt-BR" w:eastAsia="zh-CN"/>
        </w:rPr>
        <w:t xml:space="preserve">n </w:t>
      </w:r>
      <w:r w:rsidRPr="00D90EB4">
        <w:rPr>
          <w:sz w:val="26"/>
          <w:szCs w:val="24"/>
          <w:lang w:val="pt-BR" w:eastAsia="zh-CN"/>
        </w:rPr>
        <w:t xml:space="preserve">gắn liền với đất, </w:t>
      </w:r>
      <w:r w:rsidRPr="00561534">
        <w:rPr>
          <w:sz w:val="26"/>
          <w:szCs w:val="24"/>
          <w:lang w:val="vi-VN"/>
        </w:rPr>
        <w:t>thuế giá trị gia tăng (VAT)</w:t>
      </w:r>
      <w:r w:rsidR="00101918" w:rsidRPr="00561534">
        <w:rPr>
          <w:sz w:val="26"/>
          <w:szCs w:val="24"/>
          <w:lang w:val="vi-VN"/>
        </w:rPr>
        <w:t>;</w:t>
      </w:r>
      <w:r w:rsidRPr="00561534">
        <w:rPr>
          <w:color w:val="FF0000"/>
          <w:sz w:val="26"/>
          <w:szCs w:val="24"/>
          <w:lang w:val="vi-VN"/>
        </w:rPr>
        <w:t xml:space="preserve"> </w:t>
      </w:r>
    </w:p>
    <w:p w14:paraId="09791B52" w14:textId="095E3D04" w:rsidR="0008444D" w:rsidRPr="00561534" w:rsidRDefault="0008444D" w:rsidP="006665AE">
      <w:pPr>
        <w:pStyle w:val="ListParagraph"/>
        <w:widowControl w:val="0"/>
        <w:numPr>
          <w:ilvl w:val="0"/>
          <w:numId w:val="8"/>
        </w:numPr>
        <w:spacing w:before="60" w:line="276" w:lineRule="auto"/>
        <w:ind w:left="91" w:firstLine="272"/>
        <w:jc w:val="both"/>
        <w:rPr>
          <w:sz w:val="26"/>
          <w:szCs w:val="24"/>
          <w:lang w:val="vi-VN"/>
        </w:rPr>
      </w:pPr>
      <w:r w:rsidRPr="0008444D">
        <w:rPr>
          <w:color w:val="000000"/>
          <w:sz w:val="26"/>
          <w:lang w:val="vi-VN"/>
        </w:rPr>
        <w:t>Giá trị quyền sử dụng đấ</w:t>
      </w:r>
      <w:r w:rsidR="00156BF2">
        <w:rPr>
          <w:color w:val="000000"/>
          <w:sz w:val="26"/>
          <w:lang w:val="vi-VN"/>
        </w:rPr>
        <w:t>t, quyền sở hữu tài sản gắn liền với đất</w:t>
      </w:r>
      <w:r w:rsidRPr="00561534">
        <w:rPr>
          <w:color w:val="000000"/>
          <w:sz w:val="26"/>
          <w:lang w:val="vi-VN"/>
        </w:rPr>
        <w:t xml:space="preserve"> </w:t>
      </w:r>
      <w:r w:rsidRPr="0008444D">
        <w:rPr>
          <w:color w:val="000000"/>
          <w:sz w:val="26"/>
          <w:szCs w:val="26"/>
          <w:lang w:val="vi-VN"/>
        </w:rPr>
        <w:t xml:space="preserve">sẽ được điều chỉnh theo đơn giá quy định tại Điều này trong trường hợp có sự khác biệt giữa diện tích khuôn viên quyền sử dụng đất quy định </w:t>
      </w:r>
      <w:r w:rsidRPr="00496CEF">
        <w:rPr>
          <w:sz w:val="26"/>
          <w:szCs w:val="26"/>
          <w:lang w:val="vi-VN"/>
        </w:rPr>
        <w:t xml:space="preserve">tại </w:t>
      </w:r>
      <w:r w:rsidRPr="00561534">
        <w:rPr>
          <w:sz w:val="26"/>
          <w:szCs w:val="26"/>
          <w:lang w:val="vi-VN"/>
        </w:rPr>
        <w:t>Khoản 3 Điều 1</w:t>
      </w:r>
      <w:r w:rsidRPr="00496CEF">
        <w:rPr>
          <w:sz w:val="26"/>
          <w:szCs w:val="26"/>
          <w:lang w:val="vi-VN"/>
        </w:rPr>
        <w:t xml:space="preserve"> của </w:t>
      </w:r>
      <w:r w:rsidRPr="0008444D">
        <w:rPr>
          <w:color w:val="000000"/>
          <w:sz w:val="26"/>
          <w:szCs w:val="26"/>
          <w:lang w:val="vi-VN"/>
        </w:rPr>
        <w:t>Hợp Đồng này so với diện tích được ghi nhận tại</w:t>
      </w:r>
      <w:r w:rsidRPr="0008444D">
        <w:rPr>
          <w:color w:val="000000"/>
          <w:sz w:val="26"/>
          <w:lang w:val="vi-VN"/>
        </w:rPr>
        <w:t xml:space="preserve"> Giấy chứng nhận quyền sử dụng đất, quyền sở hữ</w:t>
      </w:r>
      <w:r w:rsidR="00156BF2">
        <w:rPr>
          <w:color w:val="000000"/>
          <w:sz w:val="26"/>
          <w:lang w:val="vi-VN"/>
        </w:rPr>
        <w:t>u</w:t>
      </w:r>
      <w:r w:rsidRPr="0008444D">
        <w:rPr>
          <w:color w:val="000000"/>
          <w:sz w:val="26"/>
          <w:lang w:val="vi-VN"/>
        </w:rPr>
        <w:t xml:space="preserve"> tài sả</w:t>
      </w:r>
      <w:r w:rsidR="00156BF2">
        <w:rPr>
          <w:color w:val="000000"/>
          <w:sz w:val="26"/>
          <w:lang w:val="vi-VN"/>
        </w:rPr>
        <w:t xml:space="preserve">n </w:t>
      </w:r>
      <w:r w:rsidRPr="0008444D">
        <w:rPr>
          <w:color w:val="000000"/>
          <w:sz w:val="26"/>
          <w:lang w:val="vi-VN"/>
        </w:rPr>
        <w:t xml:space="preserve">gắn liền với đất </w:t>
      </w:r>
      <w:r w:rsidRPr="0008444D">
        <w:rPr>
          <w:i/>
          <w:color w:val="000000"/>
          <w:sz w:val="26"/>
          <w:szCs w:val="26"/>
          <w:lang w:val="vi-VN"/>
        </w:rPr>
        <w:t>(“</w:t>
      </w:r>
      <w:r w:rsidRPr="0008444D">
        <w:rPr>
          <w:b/>
          <w:i/>
          <w:color w:val="000000"/>
          <w:sz w:val="26"/>
          <w:szCs w:val="26"/>
          <w:lang w:val="vi-VN"/>
        </w:rPr>
        <w:t>Giấy Chứng Nhận</w:t>
      </w:r>
      <w:r w:rsidRPr="0008444D">
        <w:rPr>
          <w:i/>
          <w:color w:val="000000"/>
          <w:sz w:val="26"/>
          <w:szCs w:val="26"/>
          <w:lang w:val="vi-VN"/>
        </w:rPr>
        <w:t>”)</w:t>
      </w:r>
      <w:r w:rsidRPr="0008444D">
        <w:rPr>
          <w:color w:val="000000"/>
          <w:sz w:val="26"/>
          <w:szCs w:val="26"/>
          <w:lang w:val="vi-VN"/>
        </w:rPr>
        <w:t xml:space="preserve"> cấp cho Khách Hàng. Trong trường hợp này, Bên hưởng lợi từ diện tích chênh lệch có trách nhiệm thanh toán giá trị chênh lệch cho Bên còn lại tại thời điểm ký Biên bản xác định vị trí nền đất xây dựng Nhà ở.</w:t>
      </w:r>
    </w:p>
    <w:p w14:paraId="14E32517" w14:textId="67EA2F51" w:rsidR="00024B4A" w:rsidRPr="00561534" w:rsidRDefault="00D45DF0" w:rsidP="006665AE">
      <w:pPr>
        <w:pStyle w:val="ListParagraph"/>
        <w:widowControl w:val="0"/>
        <w:numPr>
          <w:ilvl w:val="0"/>
          <w:numId w:val="9"/>
        </w:numPr>
        <w:tabs>
          <w:tab w:val="left" w:pos="720"/>
        </w:tabs>
        <w:spacing w:line="276" w:lineRule="auto"/>
        <w:jc w:val="both"/>
        <w:rPr>
          <w:i/>
          <w:sz w:val="26"/>
          <w:szCs w:val="24"/>
          <w:lang w:val="vi-VN"/>
        </w:rPr>
      </w:pPr>
      <w:r w:rsidRPr="00561534">
        <w:rPr>
          <w:b/>
          <w:sz w:val="26"/>
          <w:szCs w:val="24"/>
          <w:lang w:val="vi-VN"/>
        </w:rPr>
        <w:t>Giá bán nhà quy</w:t>
      </w:r>
      <w:r w:rsidR="00024B4A" w:rsidRPr="00561534">
        <w:rPr>
          <w:b/>
          <w:sz w:val="26"/>
          <w:szCs w:val="24"/>
          <w:lang w:val="vi-VN"/>
        </w:rPr>
        <w:t xml:space="preserve"> định tại Khoản 1 </w:t>
      </w:r>
      <w:r w:rsidR="005B0B98" w:rsidRPr="00561534">
        <w:rPr>
          <w:b/>
          <w:sz w:val="26"/>
          <w:szCs w:val="24"/>
          <w:lang w:val="vi-VN"/>
        </w:rPr>
        <w:t>Đ</w:t>
      </w:r>
      <w:r w:rsidR="00024B4A" w:rsidRPr="00561534">
        <w:rPr>
          <w:b/>
          <w:sz w:val="26"/>
          <w:szCs w:val="24"/>
          <w:lang w:val="vi-VN"/>
        </w:rPr>
        <w:t xml:space="preserve">iều này </w:t>
      </w:r>
      <w:r w:rsidR="00613FED" w:rsidRPr="00024B4A">
        <w:rPr>
          <w:b/>
          <w:sz w:val="26"/>
          <w:szCs w:val="24"/>
          <w:lang w:val="pt-BR"/>
        </w:rPr>
        <w:t>không bao gồm các khoản</w:t>
      </w:r>
      <w:r w:rsidR="00024B4A">
        <w:rPr>
          <w:b/>
          <w:sz w:val="26"/>
          <w:szCs w:val="24"/>
          <w:lang w:val="pt-BR"/>
        </w:rPr>
        <w:t xml:space="preserve"> sau:</w:t>
      </w:r>
    </w:p>
    <w:p w14:paraId="6912AC2F" w14:textId="22705BAB" w:rsidR="00024B4A" w:rsidRPr="00561534" w:rsidRDefault="00024B4A" w:rsidP="006665AE">
      <w:pPr>
        <w:pStyle w:val="ListParagraph"/>
        <w:widowControl w:val="0"/>
        <w:numPr>
          <w:ilvl w:val="0"/>
          <w:numId w:val="10"/>
        </w:numPr>
        <w:shd w:val="clear" w:color="auto" w:fill="FFFFFF"/>
        <w:spacing w:before="120" w:after="120" w:line="276" w:lineRule="auto"/>
        <w:ind w:left="90" w:firstLine="270"/>
        <w:jc w:val="both"/>
        <w:rPr>
          <w:rFonts w:eastAsia="Times New Roman"/>
          <w:color w:val="000000"/>
          <w:sz w:val="26"/>
          <w:szCs w:val="26"/>
          <w:lang w:val="vi-VN"/>
        </w:rPr>
      </w:pPr>
      <w:r w:rsidRPr="00561534">
        <w:rPr>
          <w:rFonts w:eastAsia="Times New Roman"/>
          <w:color w:val="000000"/>
          <w:sz w:val="26"/>
          <w:szCs w:val="26"/>
          <w:lang w:val="vi-VN"/>
        </w:rPr>
        <w:t xml:space="preserve">Các khoản lệ phí trước bạ, phí và lệ phí theo quy định của pháp luật liên quan đến việc thực hiện </w:t>
      </w:r>
      <w:r w:rsidRPr="00561534">
        <w:rPr>
          <w:rFonts w:eastAsia="Times New Roman"/>
          <w:sz w:val="26"/>
          <w:szCs w:val="26"/>
          <w:lang w:val="vi-VN"/>
        </w:rPr>
        <w:t xml:space="preserve">các thủ tục xin cấp Giấy chứng nhận cho </w:t>
      </w:r>
      <w:commentRangeStart w:id="6"/>
      <w:r w:rsidRPr="00561534">
        <w:rPr>
          <w:rFonts w:eastAsia="Times New Roman"/>
          <w:b/>
          <w:sz w:val="26"/>
          <w:szCs w:val="26"/>
          <w:lang w:val="vi-VN"/>
        </w:rPr>
        <w:t>Bên</w:t>
      </w:r>
      <w:commentRangeEnd w:id="6"/>
      <w:r w:rsidR="00DC24B5" w:rsidRPr="00561534">
        <w:rPr>
          <w:rStyle w:val="CommentReference"/>
          <w:rFonts w:eastAsia="Times New Roman"/>
          <w:b/>
          <w:sz w:val="26"/>
          <w:szCs w:val="26"/>
          <w:lang w:val="vi-VN"/>
        </w:rPr>
        <w:commentReference w:id="6"/>
      </w:r>
      <w:r w:rsidRPr="00561534">
        <w:rPr>
          <w:rFonts w:eastAsia="Times New Roman"/>
          <w:b/>
          <w:sz w:val="26"/>
          <w:szCs w:val="26"/>
          <w:lang w:val="vi-VN"/>
        </w:rPr>
        <w:t xml:space="preserve"> mua</w:t>
      </w:r>
      <w:r w:rsidRPr="00561534">
        <w:rPr>
          <w:rFonts w:eastAsia="Times New Roman"/>
          <w:sz w:val="26"/>
          <w:szCs w:val="26"/>
          <w:lang w:val="vi-VN"/>
        </w:rPr>
        <w:t xml:space="preserve">. Các </w:t>
      </w:r>
      <w:r w:rsidRPr="00561534">
        <w:rPr>
          <w:rFonts w:eastAsia="Times New Roman"/>
          <w:color w:val="000000"/>
          <w:sz w:val="26"/>
          <w:szCs w:val="26"/>
          <w:lang w:val="vi-VN"/>
        </w:rPr>
        <w:t xml:space="preserve">khoản lệ phí trước bạ, phí và lệ phí này do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chịu trách nhiệm thanh toán;</w:t>
      </w:r>
    </w:p>
    <w:p w14:paraId="0C647632" w14:textId="250108F1" w:rsidR="00024B4A" w:rsidRPr="00561534" w:rsidRDefault="00024B4A" w:rsidP="006665AE">
      <w:pPr>
        <w:pStyle w:val="ListParagraph"/>
        <w:widowControl w:val="0"/>
        <w:numPr>
          <w:ilvl w:val="0"/>
          <w:numId w:val="10"/>
        </w:numPr>
        <w:shd w:val="clear" w:color="auto" w:fill="FFFFFF"/>
        <w:spacing w:before="120" w:after="120" w:line="276" w:lineRule="auto"/>
        <w:ind w:left="90" w:firstLine="270"/>
        <w:jc w:val="both"/>
        <w:rPr>
          <w:rFonts w:eastAsia="Times New Roman"/>
          <w:color w:val="000000"/>
          <w:sz w:val="26"/>
          <w:szCs w:val="26"/>
          <w:lang w:val="vi-VN"/>
        </w:rPr>
      </w:pPr>
      <w:r w:rsidRPr="00561534">
        <w:rPr>
          <w:rFonts w:eastAsia="Times New Roman"/>
          <w:color w:val="000000"/>
          <w:sz w:val="26"/>
          <w:szCs w:val="26"/>
          <w:lang w:val="vi-VN"/>
        </w:rPr>
        <w:t xml:space="preserve">Chi phí kết nối, lắp đặt các thiết bị và sử dụng các dịch vụ cho nhà ở gồm: dịch vụ cung cấp gas, dịch vụ bưu chính, viễn thông, truyền hình và các dịch vụ khác mà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sử dụng cho riêng nhà ở. Các chi phí này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thanh toán trực tiếp cho đơn vị cung ứng </w:t>
      </w:r>
      <w:r w:rsidRPr="00561534">
        <w:rPr>
          <w:rFonts w:eastAsia="Times New Roman"/>
          <w:color w:val="000000"/>
          <w:sz w:val="26"/>
          <w:szCs w:val="26"/>
          <w:lang w:val="vi-VN"/>
        </w:rPr>
        <w:lastRenderedPageBreak/>
        <w:t>dịch vụ;</w:t>
      </w:r>
    </w:p>
    <w:p w14:paraId="62E4DF8C" w14:textId="2A4E36DC" w:rsidR="00024B4A" w:rsidRPr="00561534" w:rsidRDefault="00024B4A" w:rsidP="006665AE">
      <w:pPr>
        <w:pStyle w:val="ListParagraph"/>
        <w:widowControl w:val="0"/>
        <w:numPr>
          <w:ilvl w:val="0"/>
          <w:numId w:val="10"/>
        </w:numPr>
        <w:shd w:val="clear" w:color="auto" w:fill="FFFFFF"/>
        <w:spacing w:before="120" w:after="120" w:line="276" w:lineRule="auto"/>
        <w:ind w:left="90" w:firstLine="267"/>
        <w:jc w:val="both"/>
        <w:rPr>
          <w:rFonts w:eastAsia="Times New Roman"/>
          <w:color w:val="000000"/>
          <w:sz w:val="26"/>
          <w:szCs w:val="26"/>
          <w:lang w:val="vi-VN"/>
        </w:rPr>
      </w:pPr>
      <w:r w:rsidRPr="00561534">
        <w:rPr>
          <w:rFonts w:eastAsia="Times New Roman"/>
          <w:color w:val="000000"/>
          <w:sz w:val="26"/>
          <w:szCs w:val="26"/>
          <w:lang w:val="vi-VN"/>
        </w:rPr>
        <w:t xml:space="preserve">Kinh phí quản lý vận hành khu nhà ở, khu đô thị hàng tháng kể từ </w:t>
      </w:r>
      <w:r w:rsidR="00D563BE" w:rsidRPr="00561534">
        <w:rPr>
          <w:rFonts w:eastAsia="Times New Roman"/>
          <w:color w:val="000000"/>
          <w:sz w:val="26"/>
          <w:szCs w:val="26"/>
          <w:lang w:val="vi-VN"/>
        </w:rPr>
        <w:t xml:space="preserve">ngày bàn giao nhà ở cho </w:t>
      </w:r>
      <w:r w:rsidR="00746AD3" w:rsidRPr="00561534">
        <w:rPr>
          <w:rFonts w:eastAsia="Times New Roman"/>
          <w:color w:val="000000"/>
          <w:sz w:val="26"/>
          <w:szCs w:val="26"/>
          <w:lang w:val="vi-VN"/>
        </w:rPr>
        <w:t>Bên Mua</w:t>
      </w:r>
      <w:r w:rsidR="005317C3" w:rsidRPr="00561534">
        <w:rPr>
          <w:rFonts w:eastAsia="Times New Roman"/>
          <w:color w:val="000000"/>
          <w:sz w:val="26"/>
          <w:szCs w:val="26"/>
          <w:lang w:val="vi-VN"/>
        </w:rPr>
        <w:t>.</w:t>
      </w:r>
      <w:r w:rsidRPr="00561534">
        <w:rPr>
          <w:rFonts w:eastAsia="Times New Roman"/>
          <w:color w:val="000000"/>
          <w:sz w:val="26"/>
          <w:szCs w:val="26"/>
          <w:lang w:val="vi-VN"/>
        </w:rPr>
        <w:t xml:space="preserve"> </w:t>
      </w:r>
      <w:r w:rsidR="00746AD3" w:rsidRPr="00561534">
        <w:rPr>
          <w:rFonts w:eastAsia="Times New Roman"/>
          <w:color w:val="000000"/>
          <w:sz w:val="26"/>
          <w:szCs w:val="26"/>
          <w:lang w:val="vi-VN"/>
        </w:rPr>
        <w:t>Bên Mua</w:t>
      </w:r>
      <w:r w:rsidRPr="00561534">
        <w:rPr>
          <w:rFonts w:eastAsia="Times New Roman"/>
          <w:color w:val="000000"/>
          <w:sz w:val="26"/>
          <w:szCs w:val="26"/>
          <w:lang w:val="vi-VN"/>
        </w:rPr>
        <w:t xml:space="preserve"> có trách nhiệm thanh toán kinh phí quản lý vận hành khu nhà ở, khu đô thị theo thỏa </w:t>
      </w:r>
      <w:r w:rsidRPr="00561534">
        <w:rPr>
          <w:rFonts w:eastAsia="Times New Roman"/>
          <w:sz w:val="26"/>
          <w:szCs w:val="26"/>
          <w:lang w:val="vi-VN"/>
        </w:rPr>
        <w:t>thuận tại</w:t>
      </w:r>
      <w:r w:rsidR="00D563BE" w:rsidRPr="00561534">
        <w:rPr>
          <w:rFonts w:eastAsia="Times New Roman"/>
          <w:sz w:val="26"/>
          <w:szCs w:val="26"/>
          <w:lang w:val="vi-VN"/>
        </w:rPr>
        <w:t xml:space="preserve"> </w:t>
      </w:r>
      <w:r w:rsidR="005317C3" w:rsidRPr="00561534">
        <w:rPr>
          <w:rFonts w:eastAsia="Times New Roman"/>
          <w:sz w:val="26"/>
          <w:szCs w:val="26"/>
          <w:lang w:val="vi-VN"/>
        </w:rPr>
        <w:t>Phụ lục 3</w:t>
      </w:r>
      <w:r w:rsidR="005B0B98" w:rsidRPr="00561534">
        <w:rPr>
          <w:rFonts w:eastAsia="Times New Roman"/>
          <w:sz w:val="26"/>
          <w:szCs w:val="26"/>
          <w:lang w:val="vi-VN"/>
        </w:rPr>
        <w:t xml:space="preserve"> - Quy </w:t>
      </w:r>
      <w:r w:rsidR="005B0B98" w:rsidRPr="00561534">
        <w:rPr>
          <w:rFonts w:eastAsia="Times New Roman"/>
          <w:color w:val="000000"/>
          <w:sz w:val="26"/>
          <w:szCs w:val="26"/>
          <w:lang w:val="vi-VN"/>
        </w:rPr>
        <w:t>chế quản lý hoạt động khu đô thị 5A</w:t>
      </w:r>
      <w:r w:rsidR="005317C3" w:rsidRPr="00561534">
        <w:rPr>
          <w:rFonts w:eastAsia="Times New Roman"/>
          <w:color w:val="000000"/>
          <w:sz w:val="26"/>
          <w:szCs w:val="26"/>
          <w:lang w:val="vi-VN"/>
        </w:rPr>
        <w:t>.</w:t>
      </w:r>
    </w:p>
    <w:p w14:paraId="0160E9C3" w14:textId="77777777" w:rsidR="00024B4A" w:rsidRPr="00561534" w:rsidRDefault="00024B4A" w:rsidP="006665AE">
      <w:pPr>
        <w:pStyle w:val="ListParagraph"/>
        <w:widowControl w:val="0"/>
        <w:numPr>
          <w:ilvl w:val="0"/>
          <w:numId w:val="10"/>
        </w:numPr>
        <w:shd w:val="clear" w:color="auto" w:fill="FFFFFF"/>
        <w:spacing w:before="120" w:after="120" w:line="276" w:lineRule="auto"/>
        <w:ind w:left="714" w:hanging="357"/>
        <w:jc w:val="both"/>
        <w:rPr>
          <w:rFonts w:eastAsia="Times New Roman"/>
          <w:color w:val="000000"/>
          <w:sz w:val="26"/>
          <w:szCs w:val="26"/>
          <w:lang w:val="vi-VN"/>
        </w:rPr>
      </w:pPr>
      <w:r w:rsidRPr="00561534">
        <w:rPr>
          <w:rFonts w:eastAsia="Times New Roman"/>
          <w:color w:val="000000"/>
          <w:sz w:val="26"/>
          <w:szCs w:val="26"/>
          <w:lang w:val="vi-VN"/>
        </w:rPr>
        <w:t>Các chi phí khác do hai bên thỏa thuận</w:t>
      </w:r>
      <w:r w:rsidR="005317C3" w:rsidRPr="00561534">
        <w:rPr>
          <w:rFonts w:eastAsia="Times New Roman"/>
          <w:color w:val="000000"/>
          <w:sz w:val="26"/>
          <w:szCs w:val="26"/>
          <w:lang w:val="vi-VN"/>
        </w:rPr>
        <w:t xml:space="preserve"> bằng phụ lục riêng n</w:t>
      </w:r>
      <w:r w:rsidRPr="00561534">
        <w:rPr>
          <w:rFonts w:eastAsia="Times New Roman"/>
          <w:color w:val="000000"/>
          <w:sz w:val="26"/>
          <w:szCs w:val="26"/>
          <w:lang w:val="vi-VN"/>
        </w:rPr>
        <w:t>ếu có</w:t>
      </w:r>
      <w:r w:rsidR="005317C3" w:rsidRPr="00561534">
        <w:rPr>
          <w:rFonts w:eastAsia="Times New Roman"/>
          <w:color w:val="000000"/>
          <w:sz w:val="26"/>
          <w:szCs w:val="26"/>
          <w:lang w:val="vi-VN"/>
        </w:rPr>
        <w:t xml:space="preserve"> phát sinh.</w:t>
      </w:r>
    </w:p>
    <w:p w14:paraId="7DF48087" w14:textId="038386E6" w:rsidR="005317C3" w:rsidRPr="00561534" w:rsidRDefault="005317C3" w:rsidP="006665AE">
      <w:pPr>
        <w:pStyle w:val="ListParagraph"/>
        <w:widowControl w:val="0"/>
        <w:numPr>
          <w:ilvl w:val="0"/>
          <w:numId w:val="9"/>
        </w:numPr>
        <w:spacing w:line="276" w:lineRule="auto"/>
        <w:ind w:left="90" w:firstLine="270"/>
        <w:jc w:val="both"/>
        <w:rPr>
          <w:sz w:val="26"/>
          <w:szCs w:val="24"/>
          <w:lang w:val="vi-VN"/>
        </w:rPr>
      </w:pPr>
      <w:r w:rsidRPr="00561534">
        <w:rPr>
          <w:sz w:val="26"/>
          <w:szCs w:val="24"/>
          <w:lang w:val="vi-VN"/>
        </w:rPr>
        <w:t xml:space="preserve">Hai bên thống nhất kể từ ngày bàn giao nhà ở và trong suốt thời hạn sở hữu, sử dụng nhà ở đã mua thì </w:t>
      </w:r>
      <w:r w:rsidR="00746AD3" w:rsidRPr="00561534">
        <w:rPr>
          <w:sz w:val="26"/>
          <w:szCs w:val="24"/>
          <w:lang w:val="vi-VN"/>
        </w:rPr>
        <w:t>Bên Mua</w:t>
      </w:r>
      <w:r w:rsidRPr="00561534">
        <w:rPr>
          <w:sz w:val="26"/>
          <w:szCs w:val="24"/>
          <w:lang w:val="vi-VN"/>
        </w:rPr>
        <w:t xml:space="preserve"> phải nộp các nghĩa vụ tài chính theo quy định hiện hành, thanh toán kinh phí quản lý vận hành khu nhà ở, khu đô thị và các loại phí dịch vụ khác do việc sử dụng các tiện ích như: khí đốt, điện, nước, điện thoại, truyề</w:t>
      </w:r>
      <w:r w:rsidR="00D45DF0" w:rsidRPr="00561534">
        <w:rPr>
          <w:sz w:val="26"/>
          <w:szCs w:val="24"/>
          <w:lang w:val="vi-VN"/>
        </w:rPr>
        <w:t>n hình cáp, …</w:t>
      </w:r>
      <w:r w:rsidRPr="00561534">
        <w:rPr>
          <w:sz w:val="26"/>
          <w:szCs w:val="24"/>
          <w:lang w:val="vi-VN"/>
        </w:rPr>
        <w:t xml:space="preserve"> cho nhà cung cấp dịch vụ.</w:t>
      </w:r>
    </w:p>
    <w:p w14:paraId="27F3BF12" w14:textId="77777777" w:rsidR="005317C3" w:rsidRPr="00561534" w:rsidRDefault="005317C3" w:rsidP="006665AE">
      <w:pPr>
        <w:shd w:val="clear" w:color="auto" w:fill="FFFFFF"/>
        <w:spacing w:before="120" w:after="120" w:line="276" w:lineRule="auto"/>
        <w:jc w:val="both"/>
        <w:rPr>
          <w:rFonts w:eastAsia="Times New Roman"/>
          <w:color w:val="000000"/>
          <w:sz w:val="26"/>
          <w:szCs w:val="26"/>
          <w:lang w:val="vi-VN"/>
        </w:rPr>
      </w:pPr>
      <w:r w:rsidRPr="00561534">
        <w:rPr>
          <w:b/>
          <w:sz w:val="26"/>
          <w:szCs w:val="24"/>
          <w:lang w:val="vi-VN"/>
        </w:rPr>
        <w:t>ĐIỀU 3. PHƯƠNG THỨC VÀ THỜI HẠN THANH TOÁN</w:t>
      </w:r>
    </w:p>
    <w:p w14:paraId="4CF5D680" w14:textId="18CE7160" w:rsidR="005317C3" w:rsidRPr="00561534" w:rsidRDefault="00613FED" w:rsidP="006665AE">
      <w:pPr>
        <w:pStyle w:val="ListParagraph"/>
        <w:numPr>
          <w:ilvl w:val="0"/>
          <w:numId w:val="11"/>
        </w:numPr>
        <w:shd w:val="clear" w:color="auto" w:fill="FFFFFF"/>
        <w:spacing w:line="276" w:lineRule="auto"/>
        <w:ind w:left="90" w:firstLine="270"/>
        <w:jc w:val="both"/>
        <w:rPr>
          <w:rFonts w:ascii="Arial" w:eastAsia="Times New Roman" w:hAnsi="Arial" w:cs="Arial"/>
          <w:color w:val="000000"/>
          <w:lang w:val="vi-VN"/>
        </w:rPr>
      </w:pPr>
      <w:r w:rsidRPr="00561534">
        <w:rPr>
          <w:b/>
          <w:sz w:val="26"/>
          <w:szCs w:val="24"/>
          <w:lang w:val="vi-VN"/>
        </w:rPr>
        <w:t>Phương thức thanh toán</w:t>
      </w:r>
      <w:r w:rsidR="005317C3" w:rsidRPr="00561534">
        <w:rPr>
          <w:b/>
          <w:sz w:val="26"/>
          <w:szCs w:val="24"/>
          <w:lang w:val="vi-VN"/>
        </w:rPr>
        <w:t>:</w:t>
      </w:r>
      <w:r w:rsidR="005317C3" w:rsidRPr="00561534">
        <w:rPr>
          <w:sz w:val="26"/>
          <w:szCs w:val="24"/>
          <w:lang w:val="vi-VN"/>
        </w:rPr>
        <w:t xml:space="preserve"> thanh toán bằng tiền Việ</w:t>
      </w:r>
      <w:r w:rsidR="004E61F7" w:rsidRPr="00561534">
        <w:rPr>
          <w:sz w:val="26"/>
          <w:szCs w:val="24"/>
          <w:lang w:val="vi-VN"/>
        </w:rPr>
        <w:t>t Nam</w:t>
      </w:r>
      <w:r w:rsidR="005801C0" w:rsidRPr="00561534">
        <w:rPr>
          <w:sz w:val="26"/>
          <w:szCs w:val="24"/>
          <w:lang w:val="vi-VN"/>
        </w:rPr>
        <w:t xml:space="preserve"> với hình thức</w:t>
      </w:r>
      <w:r w:rsidR="004E61F7" w:rsidRPr="00561534">
        <w:rPr>
          <w:sz w:val="26"/>
          <w:szCs w:val="24"/>
          <w:lang w:val="vi-VN"/>
        </w:rPr>
        <w:t xml:space="preserve"> </w:t>
      </w:r>
      <w:r w:rsidR="005801C0" w:rsidRPr="00561534">
        <w:rPr>
          <w:sz w:val="26"/>
          <w:szCs w:val="24"/>
          <w:lang w:val="vi-VN"/>
        </w:rPr>
        <w:t xml:space="preserve">chuyển khoản </w:t>
      </w:r>
      <w:r w:rsidR="004E61F7" w:rsidRPr="00561534">
        <w:rPr>
          <w:sz w:val="26"/>
          <w:szCs w:val="24"/>
          <w:lang w:val="vi-VN"/>
        </w:rPr>
        <w:t>thông qua ngân hàng</w:t>
      </w:r>
      <w:r w:rsidR="005317C3" w:rsidRPr="00561534">
        <w:rPr>
          <w:sz w:val="26"/>
          <w:szCs w:val="24"/>
          <w:lang w:val="vi-VN"/>
        </w:rPr>
        <w:t xml:space="preserve"> theo quy định</w:t>
      </w:r>
      <w:r w:rsidR="004E61F7" w:rsidRPr="00561534">
        <w:rPr>
          <w:sz w:val="26"/>
          <w:szCs w:val="24"/>
          <w:lang w:val="vi-VN"/>
        </w:rPr>
        <w:t xml:space="preserve"> của</w:t>
      </w:r>
      <w:r w:rsidR="005317C3" w:rsidRPr="00561534">
        <w:rPr>
          <w:sz w:val="26"/>
          <w:szCs w:val="24"/>
          <w:lang w:val="vi-VN"/>
        </w:rPr>
        <w:t xml:space="preserve"> pháp luật.</w:t>
      </w:r>
    </w:p>
    <w:p w14:paraId="0761E167" w14:textId="53B7F6FC" w:rsidR="00595F5D" w:rsidRPr="00C10186" w:rsidRDefault="00613FED" w:rsidP="006665AE">
      <w:pPr>
        <w:pStyle w:val="ListParagraph"/>
        <w:widowControl w:val="0"/>
        <w:numPr>
          <w:ilvl w:val="0"/>
          <w:numId w:val="11"/>
        </w:numPr>
        <w:spacing w:line="276" w:lineRule="auto"/>
        <w:ind w:left="90" w:firstLine="270"/>
        <w:jc w:val="both"/>
        <w:rPr>
          <w:b/>
          <w:bCs/>
          <w:sz w:val="14"/>
        </w:rPr>
      </w:pPr>
      <w:r w:rsidRPr="004E61F7">
        <w:rPr>
          <w:b/>
          <w:sz w:val="26"/>
          <w:szCs w:val="24"/>
          <w:lang w:val="nb-NO"/>
        </w:rPr>
        <w:t xml:space="preserve">Thời hạn </w:t>
      </w:r>
      <w:commentRangeStart w:id="7"/>
      <w:r w:rsidRPr="004E61F7">
        <w:rPr>
          <w:b/>
          <w:sz w:val="26"/>
          <w:szCs w:val="24"/>
          <w:lang w:val="nb-NO"/>
        </w:rPr>
        <w:t xml:space="preserve">thanh </w:t>
      </w:r>
      <w:commentRangeEnd w:id="7"/>
      <w:r w:rsidR="005317C3" w:rsidRPr="004E61F7">
        <w:rPr>
          <w:rStyle w:val="CommentReference"/>
          <w:b/>
          <w:sz w:val="26"/>
          <w:szCs w:val="24"/>
          <w:lang w:val="nb-NO"/>
        </w:rPr>
        <w:commentReference w:id="7"/>
      </w:r>
      <w:commentRangeStart w:id="8"/>
      <w:r w:rsidRPr="004E61F7">
        <w:rPr>
          <w:b/>
          <w:sz w:val="26"/>
          <w:szCs w:val="24"/>
          <w:lang w:val="nb-NO"/>
        </w:rPr>
        <w:t>toán</w:t>
      </w:r>
      <w:commentRangeEnd w:id="8"/>
      <w:r w:rsidR="004D189D" w:rsidRPr="004E61F7">
        <w:rPr>
          <w:rStyle w:val="CommentReference"/>
          <w:b/>
          <w:sz w:val="26"/>
          <w:szCs w:val="24"/>
          <w:lang w:val="nb-NO"/>
        </w:rPr>
        <w:commentReference w:id="8"/>
      </w:r>
      <w:r w:rsidR="00BE708D" w:rsidRPr="004E61F7">
        <w:rPr>
          <w:b/>
          <w:sz w:val="26"/>
          <w:szCs w:val="24"/>
          <w:lang w:val="nb-NO"/>
        </w:rPr>
        <w:t>:</w:t>
      </w:r>
      <w:r w:rsidR="004E61F7">
        <w:rPr>
          <w:b/>
          <w:sz w:val="26"/>
          <w:szCs w:val="24"/>
          <w:lang w:val="nb-NO"/>
        </w:rPr>
        <w:t xml:space="preserve"> </w:t>
      </w:r>
    </w:p>
    <w:p w14:paraId="182C6650" w14:textId="794A1E2D" w:rsidR="00C10186" w:rsidRPr="00561534" w:rsidRDefault="00C10186" w:rsidP="006665AE">
      <w:pPr>
        <w:pStyle w:val="ListParagraph"/>
        <w:widowControl w:val="0"/>
        <w:spacing w:line="276" w:lineRule="auto"/>
        <w:ind w:left="180" w:firstLine="540"/>
        <w:jc w:val="both"/>
        <w:rPr>
          <w:sz w:val="26"/>
          <w:szCs w:val="24"/>
        </w:rPr>
      </w:pPr>
      <w:r w:rsidRPr="00561534">
        <w:rPr>
          <w:sz w:val="26"/>
          <w:szCs w:val="24"/>
        </w:rPr>
        <w:t>Bên B thanh toán cho bên A giá trị chuyển nhượng quyền sử dụng đất và nhà ở gắn liền với đất theo các đợt như sau:</w:t>
      </w:r>
    </w:p>
    <w:p w14:paraId="7A5DC248" w14:textId="0C17733B" w:rsidR="00C10186" w:rsidRPr="00561534" w:rsidRDefault="00C10186" w:rsidP="006665AE">
      <w:pPr>
        <w:pStyle w:val="ListParagraph"/>
        <w:spacing w:line="276" w:lineRule="auto"/>
        <w:ind w:left="180" w:firstLine="540"/>
        <w:jc w:val="both"/>
        <w:rPr>
          <w:color w:val="FF0000"/>
          <w:sz w:val="26"/>
          <w:szCs w:val="24"/>
        </w:rPr>
      </w:pPr>
      <w:r w:rsidRPr="00561534">
        <w:rPr>
          <w:b/>
          <w:color w:val="FF0000"/>
          <w:sz w:val="26"/>
          <w:szCs w:val="24"/>
        </w:rPr>
        <w:t xml:space="preserve">Đợt </w:t>
      </w:r>
      <w:r w:rsidR="00D11C2C">
        <w:rPr>
          <w:b/>
          <w:color w:val="FF0000"/>
          <w:sz w:val="26"/>
          <w:szCs w:val="24"/>
        </w:rPr>
        <w:t>1</w:t>
      </w:r>
      <w:r w:rsidRPr="00561534">
        <w:rPr>
          <w:b/>
          <w:color w:val="FF0000"/>
          <w:sz w:val="26"/>
          <w:szCs w:val="24"/>
        </w:rPr>
        <w:t>:</w:t>
      </w:r>
      <w:r w:rsidRPr="00561534">
        <w:rPr>
          <w:color w:val="FF0000"/>
          <w:sz w:val="26"/>
          <w:szCs w:val="24"/>
        </w:rPr>
        <w:t xml:space="preserve"> Ngày </w:t>
      </w:r>
      <w:r w:rsidR="00D11C2C">
        <w:rPr>
          <w:color w:val="FF0000"/>
          <w:sz w:val="26"/>
          <w:szCs w:val="24"/>
        </w:rPr>
        <w:t>…</w:t>
      </w:r>
      <w:r w:rsidRPr="00561534">
        <w:rPr>
          <w:color w:val="FF0000"/>
          <w:sz w:val="26"/>
          <w:szCs w:val="24"/>
        </w:rPr>
        <w:t>/</w:t>
      </w:r>
      <w:r w:rsidR="00D11C2C">
        <w:rPr>
          <w:color w:val="FF0000"/>
          <w:sz w:val="26"/>
          <w:szCs w:val="24"/>
        </w:rPr>
        <w:t>…</w:t>
      </w:r>
      <w:r w:rsidRPr="00561534">
        <w:rPr>
          <w:color w:val="FF0000"/>
          <w:sz w:val="26"/>
          <w:szCs w:val="24"/>
        </w:rPr>
        <w:t>/</w:t>
      </w:r>
      <w:r w:rsidR="00D11C2C">
        <w:rPr>
          <w:color w:val="FF0000"/>
          <w:sz w:val="26"/>
          <w:szCs w:val="24"/>
        </w:rPr>
        <w:t>…</w:t>
      </w:r>
      <w:r w:rsidRPr="00561534">
        <w:rPr>
          <w:color w:val="FF0000"/>
          <w:sz w:val="26"/>
          <w:szCs w:val="24"/>
        </w:rPr>
        <w:t xml:space="preserve"> Bên B thanh toán</w:t>
      </w:r>
      <w:r w:rsidR="00D11C2C">
        <w:rPr>
          <w:color w:val="FF0000"/>
          <w:sz w:val="26"/>
          <w:szCs w:val="24"/>
        </w:rPr>
        <w:t xml:space="preserve"> đủ</w:t>
      </w:r>
      <w:r w:rsidRPr="00561534">
        <w:rPr>
          <w:color w:val="FF0000"/>
          <w:sz w:val="26"/>
          <w:szCs w:val="24"/>
        </w:rPr>
        <w:t xml:space="preserve"> </w:t>
      </w:r>
      <w:r w:rsidR="00D11C2C">
        <w:rPr>
          <w:color w:val="FF0000"/>
          <w:sz w:val="26"/>
          <w:szCs w:val="24"/>
        </w:rPr>
        <w:t>95</w:t>
      </w:r>
      <w:r w:rsidRPr="00561534">
        <w:rPr>
          <w:color w:val="FF0000"/>
          <w:sz w:val="26"/>
          <w:szCs w:val="24"/>
        </w:rPr>
        <w:t xml:space="preserve">% cho Bên A giá trị Hợp đồng là </w:t>
      </w:r>
      <w:r w:rsidR="00D11C2C">
        <w:rPr>
          <w:b/>
          <w:color w:val="FF0000"/>
          <w:sz w:val="26"/>
          <w:szCs w:val="24"/>
        </w:rPr>
        <w:t xml:space="preserve">… </w:t>
      </w:r>
      <w:r w:rsidRPr="00561534">
        <w:rPr>
          <w:b/>
          <w:color w:val="FF0000"/>
          <w:sz w:val="26"/>
          <w:szCs w:val="24"/>
        </w:rPr>
        <w:t>VNĐ</w:t>
      </w:r>
      <w:r w:rsidRPr="00561534">
        <w:rPr>
          <w:color w:val="FF0000"/>
          <w:sz w:val="26"/>
          <w:szCs w:val="24"/>
        </w:rPr>
        <w:t xml:space="preserve"> thỏa thuận tại Điều 2 ngay khi ký Hợp đồng. </w:t>
      </w:r>
    </w:p>
    <w:p w14:paraId="266C0A8C" w14:textId="77777777" w:rsidR="00D11C2C" w:rsidRDefault="00C10186" w:rsidP="006665AE">
      <w:pPr>
        <w:pStyle w:val="ListParagraph"/>
        <w:widowControl w:val="0"/>
        <w:spacing w:before="60" w:line="276" w:lineRule="auto"/>
        <w:ind w:left="180" w:right="11" w:firstLine="540"/>
        <w:jc w:val="both"/>
        <w:rPr>
          <w:color w:val="FF0000"/>
          <w:sz w:val="26"/>
          <w:szCs w:val="24"/>
        </w:rPr>
      </w:pPr>
      <w:r w:rsidRPr="00561534">
        <w:rPr>
          <w:b/>
          <w:color w:val="FF0000"/>
          <w:sz w:val="26"/>
          <w:szCs w:val="24"/>
        </w:rPr>
        <w:t xml:space="preserve">Đợt </w:t>
      </w:r>
      <w:r w:rsidR="00D11C2C">
        <w:rPr>
          <w:b/>
          <w:color w:val="FF0000"/>
          <w:sz w:val="26"/>
          <w:szCs w:val="24"/>
        </w:rPr>
        <w:t>2</w:t>
      </w:r>
      <w:r w:rsidRPr="00561534">
        <w:rPr>
          <w:b/>
          <w:color w:val="FF0000"/>
          <w:sz w:val="26"/>
          <w:szCs w:val="24"/>
        </w:rPr>
        <w:t>:</w:t>
      </w:r>
      <w:r w:rsidRPr="00561534">
        <w:rPr>
          <w:color w:val="FF0000"/>
          <w:sz w:val="26"/>
          <w:szCs w:val="24"/>
        </w:rPr>
        <w:t xml:space="preserve"> Thanh toán 5% phần còn lại của giá trị Hợp đồng là </w:t>
      </w:r>
      <w:r w:rsidR="00D11C2C">
        <w:rPr>
          <w:b/>
          <w:color w:val="FF0000"/>
          <w:sz w:val="26"/>
          <w:szCs w:val="24"/>
        </w:rPr>
        <w:t xml:space="preserve">… </w:t>
      </w:r>
      <w:r w:rsidRPr="00561534">
        <w:rPr>
          <w:b/>
          <w:color w:val="FF0000"/>
          <w:sz w:val="26"/>
          <w:szCs w:val="24"/>
        </w:rPr>
        <w:t xml:space="preserve">VNĐ </w:t>
      </w:r>
      <w:r w:rsidRPr="00561534">
        <w:rPr>
          <w:color w:val="FF0000"/>
          <w:sz w:val="26"/>
          <w:szCs w:val="24"/>
        </w:rPr>
        <w:t>khi Bên A bàn giao Giấy chứng nhận quyền sử dụng đất, quyền sở hữu</w:t>
      </w:r>
      <w:r w:rsidR="00D11C2C">
        <w:rPr>
          <w:color w:val="FF0000"/>
          <w:sz w:val="26"/>
          <w:szCs w:val="24"/>
        </w:rPr>
        <w:t xml:space="preserve"> </w:t>
      </w:r>
      <w:r w:rsidRPr="00561534">
        <w:rPr>
          <w:color w:val="FF0000"/>
          <w:sz w:val="26"/>
          <w:szCs w:val="24"/>
        </w:rPr>
        <w:t>tài sản gắn liền với đất cho Bên B</w:t>
      </w:r>
      <w:r w:rsidR="00D11C2C">
        <w:rPr>
          <w:color w:val="FF0000"/>
          <w:sz w:val="26"/>
          <w:szCs w:val="24"/>
        </w:rPr>
        <w:t>.</w:t>
      </w:r>
    </w:p>
    <w:p w14:paraId="292508DE" w14:textId="19DD6C23" w:rsidR="00613FED" w:rsidRPr="00D11C2C" w:rsidRDefault="00613FED" w:rsidP="006665AE">
      <w:pPr>
        <w:widowControl w:val="0"/>
        <w:spacing w:before="60" w:line="276" w:lineRule="auto"/>
        <w:ind w:right="11"/>
        <w:jc w:val="both"/>
        <w:rPr>
          <w:b/>
          <w:sz w:val="26"/>
          <w:szCs w:val="24"/>
        </w:rPr>
      </w:pPr>
      <w:r w:rsidRPr="00D11C2C">
        <w:rPr>
          <w:b/>
          <w:sz w:val="26"/>
          <w:szCs w:val="24"/>
        </w:rPr>
        <w:t xml:space="preserve">Tài khoản </w:t>
      </w:r>
      <w:r w:rsidR="00101918" w:rsidRPr="00D11C2C">
        <w:rPr>
          <w:b/>
          <w:sz w:val="26"/>
          <w:szCs w:val="24"/>
        </w:rPr>
        <w:t xml:space="preserve">nhận </w:t>
      </w:r>
      <w:r w:rsidRPr="00D11C2C">
        <w:rPr>
          <w:b/>
          <w:sz w:val="26"/>
          <w:szCs w:val="24"/>
        </w:rPr>
        <w:t>thanh toán:</w:t>
      </w:r>
    </w:p>
    <w:p w14:paraId="22930D59" w14:textId="77777777" w:rsidR="00125809" w:rsidRDefault="00613FED" w:rsidP="006665AE">
      <w:pPr>
        <w:pStyle w:val="ListParagraph"/>
        <w:widowControl w:val="0"/>
        <w:numPr>
          <w:ilvl w:val="0"/>
          <w:numId w:val="32"/>
        </w:numPr>
        <w:spacing w:before="60" w:line="276" w:lineRule="auto"/>
        <w:ind w:left="567"/>
        <w:jc w:val="both"/>
        <w:rPr>
          <w:b/>
          <w:spacing w:val="-2"/>
          <w:sz w:val="26"/>
          <w:szCs w:val="24"/>
          <w:lang w:val="pt-BR"/>
        </w:rPr>
      </w:pPr>
      <w:r w:rsidRPr="00125809">
        <w:rPr>
          <w:b/>
          <w:spacing w:val="-2"/>
          <w:sz w:val="26"/>
          <w:szCs w:val="24"/>
          <w:lang w:val="pt-BR"/>
        </w:rPr>
        <w:t xml:space="preserve">Chủ tài khoản: </w:t>
      </w:r>
    </w:p>
    <w:p w14:paraId="0CD20571" w14:textId="3446FE35" w:rsidR="00613FED" w:rsidRPr="00125809" w:rsidRDefault="00636F3A" w:rsidP="006665AE">
      <w:pPr>
        <w:pStyle w:val="ListParagraph"/>
        <w:widowControl w:val="0"/>
        <w:spacing w:before="60" w:line="276" w:lineRule="auto"/>
        <w:ind w:left="567"/>
        <w:jc w:val="both"/>
        <w:rPr>
          <w:b/>
          <w:spacing w:val="-2"/>
          <w:sz w:val="26"/>
          <w:szCs w:val="24"/>
          <w:lang w:val="pt-BR"/>
        </w:rPr>
      </w:pPr>
      <w:r w:rsidRPr="00125809">
        <w:rPr>
          <w:b/>
          <w:spacing w:val="-2"/>
          <w:sz w:val="26"/>
          <w:szCs w:val="24"/>
          <w:lang w:val="pt-BR"/>
        </w:rPr>
        <w:t>CÔNG TY CỔ PHẦN ĐẦU TƯ &amp; PHÁT TRIỂN ĐÔ THỊ DẦU KHÍ CỬU LONG</w:t>
      </w:r>
    </w:p>
    <w:p w14:paraId="5281487E" w14:textId="77777777" w:rsidR="00612AC1" w:rsidRPr="00612AC1" w:rsidRDefault="009B2112" w:rsidP="006665AE">
      <w:pPr>
        <w:pStyle w:val="ListParagraph"/>
        <w:numPr>
          <w:ilvl w:val="0"/>
          <w:numId w:val="32"/>
        </w:numPr>
        <w:spacing w:before="60" w:line="276" w:lineRule="auto"/>
        <w:ind w:left="567" w:right="12"/>
        <w:jc w:val="both"/>
        <w:rPr>
          <w:sz w:val="26"/>
          <w:szCs w:val="26"/>
          <w:lang w:val="pt-BR"/>
        </w:rPr>
      </w:pPr>
      <w:r w:rsidRPr="009B2112">
        <w:rPr>
          <w:b/>
          <w:sz w:val="26"/>
          <w:szCs w:val="26"/>
          <w:lang w:val="fr-FR"/>
        </w:rPr>
        <w:t>Số tài khoản:</w:t>
      </w:r>
      <w:r>
        <w:rPr>
          <w:sz w:val="26"/>
          <w:szCs w:val="26"/>
          <w:lang w:val="fr-FR"/>
        </w:rPr>
        <w:t xml:space="preserve"> </w:t>
      </w:r>
    </w:p>
    <w:p w14:paraId="3273734F" w14:textId="29E78DD9" w:rsidR="0081269B" w:rsidRPr="00561534" w:rsidRDefault="0081269B" w:rsidP="006665AE">
      <w:pPr>
        <w:pStyle w:val="ListParagraph"/>
        <w:numPr>
          <w:ilvl w:val="0"/>
          <w:numId w:val="32"/>
        </w:numPr>
        <w:spacing w:line="276" w:lineRule="auto"/>
        <w:ind w:right="11"/>
        <w:jc w:val="both"/>
        <w:rPr>
          <w:b/>
          <w:i/>
          <w:sz w:val="2"/>
          <w:szCs w:val="26"/>
          <w:lang w:val="pt-BR"/>
        </w:rPr>
      </w:pPr>
      <w:r w:rsidRPr="0081269B">
        <w:rPr>
          <w:i/>
          <w:sz w:val="26"/>
          <w:szCs w:val="26"/>
          <w:lang w:val="fr-FR"/>
        </w:rPr>
        <w:t xml:space="preserve">Số tài khoản: </w:t>
      </w:r>
      <w:r w:rsidR="002A31BF" w:rsidRPr="002A31BF">
        <w:rPr>
          <w:b/>
          <w:color w:val="EE0000"/>
          <w:spacing w:val="3"/>
          <w:sz w:val="26"/>
          <w:szCs w:val="26"/>
          <w:shd w:val="clear" w:color="auto" w:fill="FFFFFF"/>
          <w:lang w:val="vi-VN"/>
        </w:rPr>
        <w:t xml:space="preserve">114003012794 </w:t>
      </w:r>
      <w:r w:rsidRPr="0081269B">
        <w:rPr>
          <w:i/>
          <w:sz w:val="26"/>
          <w:szCs w:val="26"/>
          <w:lang w:val="pt-BR"/>
        </w:rPr>
        <w:t xml:space="preserve">tại </w:t>
      </w:r>
      <w:r w:rsidRPr="0081269B">
        <w:rPr>
          <w:b/>
          <w:i/>
          <w:color w:val="0070C0"/>
          <w:sz w:val="26"/>
          <w:szCs w:val="26"/>
          <w:lang w:val="pt-BR"/>
        </w:rPr>
        <w:t>Ngân hàng TMCP Công Thương Việt Nam (VIETINBANK) chi nhánh Sa Đéc</w:t>
      </w:r>
      <w:r w:rsidRPr="0081269B">
        <w:rPr>
          <w:b/>
          <w:i/>
          <w:color w:val="0070C0"/>
          <w:sz w:val="26"/>
          <w:szCs w:val="26"/>
          <w:lang w:val="fr-FR"/>
        </w:rPr>
        <w:t>.</w:t>
      </w:r>
    </w:p>
    <w:p w14:paraId="01BEFE75" w14:textId="38094271" w:rsidR="00613FED" w:rsidRPr="00612AC1" w:rsidRDefault="00612AC1" w:rsidP="006665AE">
      <w:pPr>
        <w:pStyle w:val="ListParagraph"/>
        <w:widowControl w:val="0"/>
        <w:numPr>
          <w:ilvl w:val="0"/>
          <w:numId w:val="32"/>
        </w:numPr>
        <w:tabs>
          <w:tab w:val="left" w:pos="450"/>
        </w:tabs>
        <w:spacing w:before="60" w:line="276" w:lineRule="auto"/>
        <w:ind w:left="426" w:hanging="284"/>
        <w:jc w:val="both"/>
        <w:rPr>
          <w:color w:val="C00000"/>
          <w:sz w:val="26"/>
          <w:szCs w:val="24"/>
          <w:lang w:val="pt-BR"/>
        </w:rPr>
      </w:pPr>
      <w:r>
        <w:rPr>
          <w:b/>
          <w:color w:val="000000"/>
          <w:sz w:val="26"/>
          <w:szCs w:val="24"/>
        </w:rPr>
        <w:t>Nội dung chuyển khoản</w:t>
      </w:r>
      <w:r w:rsidR="009B2112" w:rsidRPr="00125809">
        <w:rPr>
          <w:b/>
          <w:color w:val="000000"/>
          <w:sz w:val="26"/>
          <w:szCs w:val="24"/>
          <w:lang w:val="vi-VN"/>
        </w:rPr>
        <w:t>:</w:t>
      </w:r>
      <w:r>
        <w:rPr>
          <w:b/>
          <w:color w:val="000000"/>
          <w:sz w:val="26"/>
          <w:szCs w:val="24"/>
        </w:rPr>
        <w:t xml:space="preserve"> </w:t>
      </w:r>
      <w:r w:rsidR="00D11C2C">
        <w:rPr>
          <w:b/>
          <w:color w:val="C00000"/>
          <w:sz w:val="26"/>
          <w:szCs w:val="24"/>
        </w:rPr>
        <w:t>…</w:t>
      </w:r>
      <w:r w:rsidRPr="00612AC1">
        <w:rPr>
          <w:b/>
          <w:color w:val="C00000"/>
          <w:sz w:val="26"/>
          <w:szCs w:val="24"/>
        </w:rPr>
        <w:t xml:space="preserve"> thanh toan tien nha </w:t>
      </w:r>
      <w:r w:rsidR="00C10186">
        <w:rPr>
          <w:b/>
          <w:color w:val="C00000"/>
          <w:spacing w:val="-6"/>
          <w:sz w:val="26"/>
          <w:szCs w:val="24"/>
          <w:lang w:val="pt-BR"/>
        </w:rPr>
        <w:t xml:space="preserve">so </w:t>
      </w:r>
      <w:r w:rsidR="00D11C2C">
        <w:rPr>
          <w:b/>
          <w:color w:val="C00000"/>
          <w:spacing w:val="-6"/>
          <w:sz w:val="26"/>
          <w:szCs w:val="24"/>
          <w:lang w:val="pt-BR"/>
        </w:rPr>
        <w:t>...</w:t>
      </w:r>
      <w:r w:rsidRPr="00612AC1">
        <w:rPr>
          <w:b/>
          <w:color w:val="C00000"/>
          <w:spacing w:val="-6"/>
          <w:sz w:val="26"/>
          <w:szCs w:val="24"/>
          <w:lang w:val="pt-BR"/>
        </w:rPr>
        <w:t>-OLK</w:t>
      </w:r>
      <w:r w:rsidR="00D11C2C">
        <w:rPr>
          <w:b/>
          <w:color w:val="C00000"/>
          <w:spacing w:val="-6"/>
          <w:sz w:val="26"/>
          <w:szCs w:val="24"/>
          <w:lang w:val="pt-BR"/>
        </w:rPr>
        <w:t>6</w:t>
      </w:r>
      <w:r w:rsidR="00A93525">
        <w:rPr>
          <w:b/>
          <w:color w:val="C00000"/>
          <w:spacing w:val="-6"/>
          <w:sz w:val="26"/>
          <w:szCs w:val="24"/>
          <w:lang w:val="pt-BR"/>
        </w:rPr>
        <w:t>4</w:t>
      </w:r>
    </w:p>
    <w:p w14:paraId="54B6087F" w14:textId="77777777" w:rsidR="00975885" w:rsidRPr="00561534" w:rsidRDefault="00975885" w:rsidP="006665AE">
      <w:pPr>
        <w:widowControl w:val="0"/>
        <w:shd w:val="clear" w:color="auto" w:fill="FFFFFF"/>
        <w:spacing w:before="120" w:line="276" w:lineRule="auto"/>
        <w:jc w:val="both"/>
        <w:rPr>
          <w:rFonts w:eastAsia="Times New Roman"/>
          <w:color w:val="000000"/>
          <w:sz w:val="26"/>
          <w:szCs w:val="26"/>
          <w:lang w:val="pt-BR"/>
        </w:rPr>
      </w:pPr>
      <w:r w:rsidRPr="00561534">
        <w:rPr>
          <w:b/>
          <w:sz w:val="26"/>
          <w:szCs w:val="24"/>
          <w:lang w:val="pt-BR"/>
        </w:rPr>
        <w:t>ĐIỀU 4. CHẤT LƯỢNG CÔNG TRÌNH NHÀ Ở</w:t>
      </w:r>
    </w:p>
    <w:p w14:paraId="6670C21B" w14:textId="3FD7AA18" w:rsidR="00975885" w:rsidRPr="00561534" w:rsidRDefault="00746AD3" w:rsidP="006665AE">
      <w:pPr>
        <w:pStyle w:val="ListParagraph"/>
        <w:widowControl w:val="0"/>
        <w:numPr>
          <w:ilvl w:val="1"/>
          <w:numId w:val="12"/>
        </w:numPr>
        <w:shd w:val="clear" w:color="auto" w:fill="FFFFFF"/>
        <w:tabs>
          <w:tab w:val="left" w:pos="426"/>
        </w:tabs>
        <w:spacing w:before="60" w:line="276" w:lineRule="auto"/>
        <w:ind w:left="0" w:firstLine="96"/>
        <w:jc w:val="both"/>
        <w:rPr>
          <w:rFonts w:eastAsia="Times New Roman"/>
          <w:color w:val="000000"/>
          <w:sz w:val="26"/>
          <w:szCs w:val="26"/>
          <w:lang w:val="pt-BR"/>
        </w:rPr>
      </w:pPr>
      <w:r w:rsidRPr="00561534">
        <w:rPr>
          <w:rFonts w:eastAsia="Times New Roman"/>
          <w:color w:val="000000"/>
          <w:sz w:val="26"/>
          <w:szCs w:val="26"/>
          <w:lang w:val="pt-BR"/>
        </w:rPr>
        <w:t xml:space="preserve">Bên Bán </w:t>
      </w:r>
      <w:r w:rsidR="00975885" w:rsidRPr="00561534">
        <w:rPr>
          <w:rFonts w:eastAsia="Times New Roman"/>
          <w:color w:val="000000"/>
          <w:sz w:val="26"/>
          <w:szCs w:val="26"/>
          <w:lang w:val="pt-BR"/>
        </w:rPr>
        <w:t xml:space="preserve">cam kết bảo đảm chất lượng công trình nhà ở nêu </w:t>
      </w:r>
      <w:commentRangeStart w:id="9"/>
      <w:r w:rsidR="00975885" w:rsidRPr="00561534">
        <w:rPr>
          <w:rFonts w:eastAsia="Times New Roman"/>
          <w:color w:val="000000"/>
          <w:sz w:val="26"/>
          <w:szCs w:val="26"/>
          <w:lang w:val="pt-BR"/>
        </w:rPr>
        <w:t>tại</w:t>
      </w:r>
      <w:commentRangeEnd w:id="9"/>
      <w:r w:rsidR="00975885" w:rsidRPr="00561534">
        <w:rPr>
          <w:rStyle w:val="CommentReference"/>
          <w:rFonts w:eastAsia="Times New Roman"/>
          <w:color w:val="000000"/>
          <w:sz w:val="26"/>
          <w:szCs w:val="26"/>
          <w:lang w:val="pt-BR"/>
        </w:rPr>
        <w:commentReference w:id="9"/>
      </w:r>
      <w:r w:rsidR="00975885" w:rsidRPr="00561534">
        <w:rPr>
          <w:rFonts w:eastAsia="Times New Roman"/>
          <w:color w:val="000000"/>
          <w:sz w:val="26"/>
          <w:szCs w:val="26"/>
          <w:lang w:val="pt-BR"/>
        </w:rPr>
        <w:t xml:space="preserve"> Điều 1 hợp đồng này theo đúng thiết kế đã được phê duyệt và sử dụng đúng (hoặc tương đương) các vật liệu xây dựng nhà ở mà hai bên đã cam kết trong hợp đồng này.</w:t>
      </w:r>
    </w:p>
    <w:p w14:paraId="6B5E18FD" w14:textId="2F89F2E2" w:rsidR="0080034C" w:rsidRPr="00561534" w:rsidRDefault="0080034C" w:rsidP="006665AE">
      <w:pPr>
        <w:pStyle w:val="ListParagraph"/>
        <w:numPr>
          <w:ilvl w:val="0"/>
          <w:numId w:val="12"/>
        </w:numPr>
        <w:tabs>
          <w:tab w:val="left" w:pos="426"/>
        </w:tabs>
        <w:spacing w:before="60" w:line="276" w:lineRule="auto"/>
        <w:ind w:left="0" w:firstLine="72"/>
        <w:jc w:val="both"/>
        <w:rPr>
          <w:rFonts w:ascii="Inter" w:eastAsia="Times New Roman" w:hAnsi="Inter"/>
          <w:sz w:val="26"/>
          <w:szCs w:val="26"/>
          <w:lang w:val="pt-BR"/>
        </w:rPr>
      </w:pPr>
      <w:r w:rsidRPr="00561534">
        <w:rPr>
          <w:rFonts w:ascii="Inter" w:eastAsia="Times New Roman" w:hAnsi="Inter"/>
          <w:sz w:val="26"/>
          <w:szCs w:val="26"/>
          <w:lang w:val="pt-BR"/>
        </w:rPr>
        <w:t xml:space="preserve">Tiến độ xây dựng: </w:t>
      </w:r>
      <w:commentRangeStart w:id="10"/>
      <w:r w:rsidRPr="00561534">
        <w:rPr>
          <w:rFonts w:ascii="Inter" w:eastAsia="Times New Roman" w:hAnsi="Inter"/>
          <w:sz w:val="26"/>
          <w:szCs w:val="26"/>
          <w:lang w:val="pt-BR"/>
        </w:rPr>
        <w:t>Hai</w:t>
      </w:r>
      <w:commentRangeEnd w:id="10"/>
      <w:r w:rsidRPr="00561534">
        <w:rPr>
          <w:rStyle w:val="CommentReference"/>
          <w:rFonts w:ascii="Inter" w:eastAsia="Times New Roman" w:hAnsi="Inter"/>
          <w:sz w:val="26"/>
          <w:szCs w:val="26"/>
          <w:lang w:val="pt-BR"/>
        </w:rPr>
        <w:commentReference w:id="10"/>
      </w:r>
      <w:r w:rsidRPr="00561534">
        <w:rPr>
          <w:rFonts w:ascii="Inter" w:eastAsia="Times New Roman" w:hAnsi="Inter"/>
          <w:sz w:val="26"/>
          <w:szCs w:val="26"/>
          <w:lang w:val="pt-BR"/>
        </w:rPr>
        <w:t xml:space="preserve"> bên thống nhất Bên bán/bên cho thuê mua có trách nhiệm thực hiện việc xây dựng nhà ở theo đ</w:t>
      </w:r>
      <w:r w:rsidR="009B2051" w:rsidRPr="00561534">
        <w:rPr>
          <w:rFonts w:ascii="Inter" w:eastAsia="Times New Roman" w:hAnsi="Inter"/>
          <w:sz w:val="26"/>
          <w:szCs w:val="26"/>
          <w:lang w:val="pt-BR"/>
        </w:rPr>
        <w:t>úng tiến độ thỏa thuận</w:t>
      </w:r>
      <w:r w:rsidRPr="00561534">
        <w:rPr>
          <w:rFonts w:ascii="Inter" w:eastAsia="Times New Roman" w:hAnsi="Inter"/>
          <w:sz w:val="26"/>
          <w:szCs w:val="26"/>
          <w:lang w:val="pt-BR"/>
        </w:rPr>
        <w:t> </w:t>
      </w:r>
      <w:r w:rsidRPr="00561534">
        <w:rPr>
          <w:rFonts w:ascii="Inter" w:eastAsia="Times New Roman" w:hAnsi="Inter"/>
          <w:i/>
          <w:iCs/>
          <w:sz w:val="26"/>
          <w:szCs w:val="26"/>
          <w:lang w:val="pt-BR"/>
        </w:rPr>
        <w:t>(chỉ thỏa thuận trong trường hợp mua bán/thuê mua nhà ở hình thành trong tương lai)</w:t>
      </w:r>
      <w:r w:rsidRPr="00561534">
        <w:rPr>
          <w:rFonts w:ascii="Inter" w:eastAsia="Times New Roman" w:hAnsi="Inter"/>
          <w:sz w:val="26"/>
          <w:szCs w:val="26"/>
          <w:lang w:val="pt-BR"/>
        </w:rPr>
        <w:t>;</w:t>
      </w:r>
    </w:p>
    <w:p w14:paraId="0ED37B13" w14:textId="77DC7186" w:rsidR="00975885" w:rsidRPr="00561534" w:rsidRDefault="00746AD3" w:rsidP="006665AE">
      <w:pPr>
        <w:pStyle w:val="ListParagraph"/>
        <w:numPr>
          <w:ilvl w:val="0"/>
          <w:numId w:val="12"/>
        </w:numPr>
        <w:shd w:val="clear" w:color="auto" w:fill="FFFFFF"/>
        <w:tabs>
          <w:tab w:val="left" w:pos="90"/>
          <w:tab w:val="left" w:pos="426"/>
        </w:tabs>
        <w:spacing w:before="60" w:line="276" w:lineRule="auto"/>
        <w:ind w:left="0" w:firstLine="90"/>
        <w:jc w:val="both"/>
        <w:rPr>
          <w:rFonts w:eastAsia="Times New Roman"/>
          <w:color w:val="000000"/>
          <w:sz w:val="26"/>
          <w:szCs w:val="26"/>
          <w:lang w:val="pt-BR"/>
        </w:rPr>
      </w:pPr>
      <w:r w:rsidRPr="00561534">
        <w:rPr>
          <w:rFonts w:eastAsia="Times New Roman"/>
          <w:color w:val="000000"/>
          <w:sz w:val="26"/>
          <w:szCs w:val="26"/>
          <w:lang w:val="pt-BR"/>
        </w:rPr>
        <w:t xml:space="preserve">Bên Bán </w:t>
      </w:r>
      <w:r w:rsidR="00975885" w:rsidRPr="00561534">
        <w:rPr>
          <w:rFonts w:eastAsia="Times New Roman"/>
          <w:color w:val="000000"/>
          <w:sz w:val="26"/>
          <w:szCs w:val="26"/>
          <w:lang w:val="pt-BR"/>
        </w:rPr>
        <w:t xml:space="preserve">phải hoàn thành việc xây dựng các công trình hạ tầng phục vụ nhu cầu ở thiết yếu của </w:t>
      </w:r>
      <w:r w:rsidRPr="00561534">
        <w:rPr>
          <w:rFonts w:eastAsia="Times New Roman"/>
          <w:color w:val="000000"/>
          <w:sz w:val="26"/>
          <w:szCs w:val="26"/>
          <w:lang w:val="pt-BR"/>
        </w:rPr>
        <w:t>Bên Mua</w:t>
      </w:r>
      <w:r w:rsidR="00975885" w:rsidRPr="00561534">
        <w:rPr>
          <w:rFonts w:eastAsia="Times New Roman"/>
          <w:color w:val="000000"/>
          <w:sz w:val="26"/>
          <w:szCs w:val="26"/>
          <w:lang w:val="pt-BR"/>
        </w:rPr>
        <w:t xml:space="preserve"> tại dự án theo nội dung dự án và tiến độ đã được phê duyệt trước ngày </w:t>
      </w:r>
      <w:r w:rsidRPr="00561534">
        <w:rPr>
          <w:rFonts w:eastAsia="Times New Roman"/>
          <w:color w:val="000000"/>
          <w:sz w:val="26"/>
          <w:szCs w:val="26"/>
          <w:lang w:val="pt-BR"/>
        </w:rPr>
        <w:t xml:space="preserve">Bên Bán </w:t>
      </w:r>
      <w:r w:rsidR="00975885" w:rsidRPr="00561534">
        <w:rPr>
          <w:rFonts w:eastAsia="Times New Roman"/>
          <w:color w:val="000000"/>
          <w:sz w:val="26"/>
          <w:szCs w:val="26"/>
          <w:lang w:val="pt-BR"/>
        </w:rPr>
        <w:t xml:space="preserve">bàn giao nhà ở cho </w:t>
      </w:r>
      <w:r w:rsidRPr="00561534">
        <w:rPr>
          <w:rFonts w:eastAsia="Times New Roman"/>
          <w:color w:val="000000"/>
          <w:sz w:val="26"/>
          <w:szCs w:val="26"/>
          <w:lang w:val="pt-BR"/>
        </w:rPr>
        <w:t>Bên Mua</w:t>
      </w:r>
      <w:r w:rsidR="00975885" w:rsidRPr="00561534">
        <w:rPr>
          <w:rFonts w:eastAsia="Times New Roman"/>
          <w:color w:val="000000"/>
          <w:sz w:val="26"/>
          <w:szCs w:val="26"/>
          <w:lang w:val="pt-BR"/>
        </w:rPr>
        <w:t>, bao gồm: hệ thống đường giao thông; hệ thống điện chiếu sáng công cộng, điện sinh hoạt</w:t>
      </w:r>
      <w:r w:rsidRPr="00561534">
        <w:rPr>
          <w:rFonts w:eastAsia="Times New Roman"/>
          <w:color w:val="000000"/>
          <w:sz w:val="26"/>
          <w:szCs w:val="26"/>
          <w:lang w:val="pt-BR"/>
        </w:rPr>
        <w:t>,</w:t>
      </w:r>
      <w:r w:rsidR="00975885" w:rsidRPr="00561534">
        <w:rPr>
          <w:rFonts w:eastAsia="Times New Roman"/>
          <w:color w:val="000000"/>
          <w:sz w:val="26"/>
          <w:szCs w:val="26"/>
          <w:lang w:val="pt-BR"/>
        </w:rPr>
        <w:t xml:space="preserve"> hệ thống cung cấp nước sinh hoạt, nước thải…. </w:t>
      </w:r>
    </w:p>
    <w:p w14:paraId="136CE040" w14:textId="66B3B12F" w:rsidR="002867AA" w:rsidRPr="00561534" w:rsidRDefault="00975885" w:rsidP="006665AE">
      <w:pPr>
        <w:pStyle w:val="ListParagraph"/>
        <w:numPr>
          <w:ilvl w:val="0"/>
          <w:numId w:val="12"/>
        </w:numPr>
        <w:shd w:val="clear" w:color="auto" w:fill="FFFFFF"/>
        <w:tabs>
          <w:tab w:val="left" w:pos="426"/>
        </w:tabs>
        <w:spacing w:before="60" w:line="276" w:lineRule="auto"/>
        <w:ind w:left="0" w:firstLine="162"/>
        <w:jc w:val="both"/>
        <w:rPr>
          <w:rFonts w:eastAsia="Times New Roman"/>
          <w:color w:val="000000"/>
          <w:sz w:val="26"/>
          <w:szCs w:val="26"/>
          <w:lang w:val="pt-BR"/>
        </w:rPr>
      </w:pPr>
      <w:r w:rsidRPr="00561534">
        <w:rPr>
          <w:rFonts w:eastAsia="Times New Roman"/>
          <w:color w:val="000000"/>
          <w:sz w:val="26"/>
          <w:szCs w:val="26"/>
          <w:lang w:val="pt-BR"/>
        </w:rPr>
        <w:lastRenderedPageBreak/>
        <w:t xml:space="preserve"> Các nội dung thỏa thuận khác nếu có phát sinh sẽ thống nhất bằng phụ lục kèm theo</w:t>
      </w:r>
      <w:r w:rsidR="00752369" w:rsidRPr="00561534">
        <w:rPr>
          <w:rFonts w:eastAsia="Times New Roman"/>
          <w:color w:val="000000"/>
          <w:sz w:val="26"/>
          <w:szCs w:val="26"/>
          <w:lang w:val="pt-BR"/>
        </w:rPr>
        <w:t xml:space="preserve"> </w:t>
      </w:r>
      <w:r w:rsidR="00A44F5D" w:rsidRPr="00561534">
        <w:rPr>
          <w:rFonts w:eastAsia="Times New Roman"/>
          <w:color w:val="000000"/>
          <w:sz w:val="26"/>
          <w:szCs w:val="26"/>
          <w:lang w:val="pt-BR"/>
        </w:rPr>
        <w:t>Hợp đồng này.</w:t>
      </w:r>
    </w:p>
    <w:p w14:paraId="4AED9831" w14:textId="77777777" w:rsidR="00975885" w:rsidRDefault="006C0D21" w:rsidP="006665AE">
      <w:pPr>
        <w:widowControl w:val="0"/>
        <w:spacing w:before="120" w:line="276" w:lineRule="auto"/>
        <w:ind w:left="720" w:right="-143" w:hanging="810"/>
        <w:outlineLvl w:val="0"/>
        <w:rPr>
          <w:b/>
          <w:sz w:val="26"/>
          <w:szCs w:val="24"/>
          <w:lang w:val="nb-NO"/>
        </w:rPr>
      </w:pPr>
      <w:r w:rsidRPr="00753C3A">
        <w:rPr>
          <w:b/>
          <w:sz w:val="26"/>
          <w:szCs w:val="24"/>
          <w:lang w:val="nb-NO"/>
        </w:rPr>
        <w:t xml:space="preserve">ĐIỀU </w:t>
      </w:r>
      <w:r w:rsidR="00975885">
        <w:rPr>
          <w:b/>
          <w:sz w:val="26"/>
          <w:szCs w:val="24"/>
          <w:lang w:val="nb-NO"/>
        </w:rPr>
        <w:t>5</w:t>
      </w:r>
      <w:r w:rsidRPr="00753C3A">
        <w:rPr>
          <w:b/>
          <w:sz w:val="26"/>
          <w:szCs w:val="24"/>
          <w:lang w:val="nb-NO"/>
        </w:rPr>
        <w:t>.</w:t>
      </w:r>
      <w:r w:rsidR="00975885">
        <w:rPr>
          <w:b/>
          <w:sz w:val="26"/>
          <w:szCs w:val="24"/>
          <w:lang w:val="nb-NO"/>
        </w:rPr>
        <w:t xml:space="preserve"> GIAO NHẬN NHÀ Ở</w:t>
      </w:r>
    </w:p>
    <w:p w14:paraId="17F4740F" w14:textId="77777777" w:rsidR="00975885" w:rsidRPr="00561534" w:rsidRDefault="00975885" w:rsidP="006665AE">
      <w:pPr>
        <w:pStyle w:val="ListParagraph"/>
        <w:numPr>
          <w:ilvl w:val="0"/>
          <w:numId w:val="13"/>
        </w:numPr>
        <w:shd w:val="clear" w:color="auto" w:fill="FFFFFF"/>
        <w:spacing w:line="276" w:lineRule="auto"/>
        <w:ind w:left="567" w:hanging="357"/>
        <w:jc w:val="both"/>
        <w:rPr>
          <w:rFonts w:eastAsia="Times New Roman"/>
          <w:b/>
          <w:color w:val="000000"/>
          <w:sz w:val="26"/>
          <w:szCs w:val="26"/>
          <w:lang w:val="nb-NO"/>
        </w:rPr>
      </w:pPr>
      <w:r w:rsidRPr="00561534">
        <w:rPr>
          <w:rFonts w:eastAsia="Times New Roman"/>
          <w:b/>
          <w:color w:val="000000"/>
          <w:sz w:val="26"/>
          <w:szCs w:val="26"/>
          <w:lang w:val="nb-NO"/>
        </w:rPr>
        <w:t xml:space="preserve">Điều kiện giao nhận </w:t>
      </w:r>
      <w:commentRangeStart w:id="11"/>
      <w:r w:rsidRPr="00561534">
        <w:rPr>
          <w:rFonts w:eastAsia="Times New Roman"/>
          <w:b/>
          <w:color w:val="000000"/>
          <w:sz w:val="26"/>
          <w:szCs w:val="26"/>
          <w:lang w:val="nb-NO"/>
        </w:rPr>
        <w:t>nhà</w:t>
      </w:r>
      <w:commentRangeEnd w:id="11"/>
      <w:r w:rsidRPr="00561534">
        <w:rPr>
          <w:rStyle w:val="CommentReference"/>
          <w:rFonts w:eastAsia="Times New Roman"/>
          <w:b/>
          <w:color w:val="000000"/>
          <w:sz w:val="26"/>
          <w:szCs w:val="26"/>
          <w:lang w:val="nb-NO"/>
        </w:rPr>
        <w:commentReference w:id="11"/>
      </w:r>
      <w:r w:rsidRPr="00561534">
        <w:rPr>
          <w:rFonts w:eastAsia="Times New Roman"/>
          <w:b/>
          <w:color w:val="000000"/>
          <w:sz w:val="26"/>
          <w:szCs w:val="26"/>
          <w:lang w:val="nb-NO"/>
        </w:rPr>
        <w:t xml:space="preserve"> ở: </w:t>
      </w:r>
    </w:p>
    <w:p w14:paraId="18151847" w14:textId="0933F249" w:rsidR="00207A20" w:rsidRPr="00561534" w:rsidRDefault="00746AD3" w:rsidP="006665AE">
      <w:pPr>
        <w:pStyle w:val="ListParagraph"/>
        <w:numPr>
          <w:ilvl w:val="0"/>
          <w:numId w:val="2"/>
        </w:numPr>
        <w:shd w:val="clear" w:color="auto" w:fill="FFFFFF"/>
        <w:spacing w:line="276" w:lineRule="auto"/>
        <w:ind w:left="0" w:firstLine="360"/>
        <w:jc w:val="both"/>
        <w:rPr>
          <w:rFonts w:eastAsia="Times New Roman"/>
          <w:color w:val="000000"/>
          <w:sz w:val="26"/>
          <w:szCs w:val="26"/>
          <w:lang w:val="nb-NO"/>
        </w:rPr>
      </w:pPr>
      <w:r w:rsidRPr="00561534">
        <w:rPr>
          <w:rFonts w:eastAsia="Times New Roman"/>
          <w:color w:val="000000"/>
          <w:sz w:val="26"/>
          <w:szCs w:val="26"/>
          <w:lang w:val="nb-NO"/>
        </w:rPr>
        <w:t xml:space="preserve">Bên Bán </w:t>
      </w:r>
      <w:r w:rsidR="00207A20" w:rsidRPr="00561534">
        <w:rPr>
          <w:rFonts w:eastAsia="Times New Roman"/>
          <w:color w:val="000000"/>
          <w:sz w:val="26"/>
          <w:szCs w:val="26"/>
          <w:lang w:val="nb-NO"/>
        </w:rPr>
        <w:t xml:space="preserve">và </w:t>
      </w:r>
      <w:r w:rsidRPr="00561534">
        <w:rPr>
          <w:rFonts w:eastAsia="Times New Roman"/>
          <w:color w:val="000000"/>
          <w:sz w:val="26"/>
          <w:szCs w:val="26"/>
          <w:lang w:val="nb-NO"/>
        </w:rPr>
        <w:t>Bên Mua</w:t>
      </w:r>
      <w:r w:rsidR="00207A20" w:rsidRPr="00561534">
        <w:rPr>
          <w:rFonts w:eastAsia="Times New Roman"/>
          <w:color w:val="000000"/>
          <w:sz w:val="26"/>
          <w:szCs w:val="26"/>
          <w:lang w:val="nb-NO"/>
        </w:rPr>
        <w:t xml:space="preserve"> xác nhận tình trạng căn nhà đã hoàn thành đún</w:t>
      </w:r>
      <w:r w:rsidR="003D50A7" w:rsidRPr="00561534">
        <w:rPr>
          <w:rFonts w:eastAsia="Times New Roman"/>
          <w:color w:val="000000"/>
          <w:sz w:val="26"/>
          <w:szCs w:val="26"/>
          <w:lang w:val="nb-NO"/>
        </w:rPr>
        <w:t>g các tiêu chuẩn, chất lượng quy</w:t>
      </w:r>
      <w:r w:rsidR="00207A20" w:rsidRPr="00561534">
        <w:rPr>
          <w:rFonts w:eastAsia="Times New Roman"/>
          <w:color w:val="000000"/>
          <w:sz w:val="26"/>
          <w:szCs w:val="26"/>
          <w:lang w:val="nb-NO"/>
        </w:rPr>
        <w:t xml:space="preserve"> định tại bản vẽ thiết kế và phụ lục 02 của Hợp đồng này.</w:t>
      </w:r>
    </w:p>
    <w:p w14:paraId="601DEFFC" w14:textId="471B6882" w:rsidR="00746AD3" w:rsidRPr="00561534" w:rsidRDefault="00746AD3" w:rsidP="006665AE">
      <w:pPr>
        <w:pStyle w:val="ListParagraph"/>
        <w:numPr>
          <w:ilvl w:val="0"/>
          <w:numId w:val="2"/>
        </w:numPr>
        <w:shd w:val="clear" w:color="auto" w:fill="FFFFFF"/>
        <w:tabs>
          <w:tab w:val="left" w:pos="360"/>
        </w:tabs>
        <w:spacing w:line="276" w:lineRule="auto"/>
        <w:ind w:left="0" w:firstLine="360"/>
        <w:jc w:val="both"/>
        <w:rPr>
          <w:rFonts w:eastAsia="Times New Roman"/>
          <w:sz w:val="26"/>
          <w:szCs w:val="26"/>
          <w:lang w:val="nb-NO"/>
        </w:rPr>
      </w:pPr>
      <w:r w:rsidRPr="00561534">
        <w:rPr>
          <w:rFonts w:eastAsia="Times New Roman"/>
          <w:color w:val="000000"/>
          <w:sz w:val="26"/>
          <w:szCs w:val="26"/>
          <w:lang w:val="nb-NO"/>
        </w:rPr>
        <w:t>Bên Mua</w:t>
      </w:r>
      <w:r w:rsidR="00207A20" w:rsidRPr="00561534">
        <w:rPr>
          <w:rFonts w:eastAsia="Times New Roman"/>
          <w:color w:val="000000"/>
          <w:sz w:val="26"/>
          <w:szCs w:val="26"/>
          <w:lang w:val="nb-NO"/>
        </w:rPr>
        <w:t xml:space="preserve"> đã thực hiện đóng đủ </w:t>
      </w:r>
      <w:r w:rsidR="002A31BF">
        <w:rPr>
          <w:rFonts w:eastAsia="Times New Roman"/>
          <w:b/>
          <w:color w:val="FF0000"/>
          <w:sz w:val="26"/>
          <w:szCs w:val="26"/>
          <w:lang w:val="nb-NO"/>
        </w:rPr>
        <w:t>95</w:t>
      </w:r>
      <w:commentRangeStart w:id="12"/>
      <w:r w:rsidR="00207A20" w:rsidRPr="00561534">
        <w:rPr>
          <w:rFonts w:eastAsia="Times New Roman"/>
          <w:b/>
          <w:color w:val="FF0000"/>
          <w:sz w:val="26"/>
          <w:szCs w:val="26"/>
          <w:lang w:val="nb-NO"/>
        </w:rPr>
        <w:t>%</w:t>
      </w:r>
      <w:commentRangeEnd w:id="12"/>
      <w:r w:rsidR="00207A20" w:rsidRPr="00561534">
        <w:rPr>
          <w:rStyle w:val="CommentReference"/>
          <w:rFonts w:eastAsia="Times New Roman"/>
          <w:b/>
          <w:color w:val="FF0000"/>
          <w:sz w:val="26"/>
          <w:szCs w:val="26"/>
          <w:lang w:val="nb-NO"/>
        </w:rPr>
        <w:commentReference w:id="12"/>
      </w:r>
      <w:r w:rsidR="00207A20" w:rsidRPr="00561534">
        <w:rPr>
          <w:rFonts w:eastAsia="Times New Roman"/>
          <w:b/>
          <w:color w:val="FF0000"/>
          <w:sz w:val="26"/>
          <w:szCs w:val="26"/>
          <w:lang w:val="nb-NO"/>
        </w:rPr>
        <w:t xml:space="preserve"> </w:t>
      </w:r>
      <w:r w:rsidR="00207A20" w:rsidRPr="00561534">
        <w:rPr>
          <w:rFonts w:eastAsia="Times New Roman"/>
          <w:sz w:val="26"/>
          <w:szCs w:val="26"/>
          <w:lang w:val="nb-NO"/>
        </w:rPr>
        <w:t xml:space="preserve">giá trị căn nhà theo thỏa thuận tại </w:t>
      </w:r>
      <w:commentRangeStart w:id="13"/>
      <w:r w:rsidR="00207A20" w:rsidRPr="00561534">
        <w:rPr>
          <w:rFonts w:eastAsia="Times New Roman"/>
          <w:color w:val="FF0000"/>
          <w:sz w:val="26"/>
          <w:szCs w:val="26"/>
          <w:lang w:val="nb-NO"/>
        </w:rPr>
        <w:t>Điều</w:t>
      </w:r>
      <w:commentRangeEnd w:id="13"/>
      <w:r w:rsidR="00207A20" w:rsidRPr="00561534">
        <w:rPr>
          <w:rStyle w:val="CommentReference"/>
          <w:rFonts w:eastAsia="Times New Roman"/>
          <w:color w:val="FF0000"/>
          <w:sz w:val="26"/>
          <w:szCs w:val="26"/>
          <w:lang w:val="nb-NO"/>
        </w:rPr>
        <w:commentReference w:id="13"/>
      </w:r>
      <w:r w:rsidR="00207A20" w:rsidRPr="00561534">
        <w:rPr>
          <w:rFonts w:eastAsia="Times New Roman"/>
          <w:color w:val="FF0000"/>
          <w:sz w:val="26"/>
          <w:szCs w:val="26"/>
          <w:lang w:val="nb-NO"/>
        </w:rPr>
        <w:t xml:space="preserve"> </w:t>
      </w:r>
      <w:r w:rsidR="00A44F5D" w:rsidRPr="00561534">
        <w:rPr>
          <w:rFonts w:eastAsia="Times New Roman"/>
          <w:color w:val="FF0000"/>
          <w:sz w:val="26"/>
          <w:szCs w:val="26"/>
          <w:lang w:val="nb-NO"/>
        </w:rPr>
        <w:t>3</w:t>
      </w:r>
      <w:r w:rsidR="00207A20" w:rsidRPr="00561534">
        <w:rPr>
          <w:rFonts w:eastAsia="Times New Roman"/>
          <w:color w:val="FF0000"/>
          <w:sz w:val="26"/>
          <w:szCs w:val="26"/>
          <w:lang w:val="nb-NO"/>
        </w:rPr>
        <w:t xml:space="preserve"> </w:t>
      </w:r>
      <w:r w:rsidR="00207A20" w:rsidRPr="00561534">
        <w:rPr>
          <w:rFonts w:eastAsia="Times New Roman"/>
          <w:sz w:val="26"/>
          <w:szCs w:val="26"/>
          <w:lang w:val="nb-NO"/>
        </w:rPr>
        <w:t>Hợp đồng này</w:t>
      </w:r>
      <w:r w:rsidR="00BE708D" w:rsidRPr="00561534">
        <w:rPr>
          <w:rFonts w:eastAsia="Times New Roman"/>
          <w:sz w:val="26"/>
          <w:szCs w:val="26"/>
          <w:lang w:val="nb-NO"/>
        </w:rPr>
        <w:t>.</w:t>
      </w:r>
    </w:p>
    <w:p w14:paraId="4D16F7FD" w14:textId="77777777" w:rsidR="00975885" w:rsidRPr="00561534" w:rsidRDefault="00975885" w:rsidP="006665AE">
      <w:pPr>
        <w:pStyle w:val="ListParagraph"/>
        <w:numPr>
          <w:ilvl w:val="0"/>
          <w:numId w:val="13"/>
        </w:numPr>
        <w:shd w:val="clear" w:color="auto" w:fill="FFFFFF"/>
        <w:spacing w:line="276" w:lineRule="auto"/>
        <w:ind w:left="567" w:hanging="357"/>
        <w:jc w:val="both"/>
        <w:rPr>
          <w:rFonts w:eastAsia="Times New Roman"/>
          <w:b/>
          <w:color w:val="000000"/>
          <w:sz w:val="26"/>
          <w:szCs w:val="26"/>
          <w:lang w:val="nb-NO"/>
        </w:rPr>
      </w:pPr>
      <w:r w:rsidRPr="00561534">
        <w:rPr>
          <w:rFonts w:eastAsia="Times New Roman"/>
          <w:b/>
          <w:color w:val="000000"/>
          <w:sz w:val="26"/>
          <w:szCs w:val="26"/>
          <w:lang w:val="nb-NO"/>
        </w:rPr>
        <w:t xml:space="preserve">Thời hạn giao, nhận </w:t>
      </w:r>
      <w:commentRangeStart w:id="14"/>
      <w:r w:rsidRPr="00561534">
        <w:rPr>
          <w:rFonts w:eastAsia="Times New Roman"/>
          <w:b/>
          <w:color w:val="000000"/>
          <w:sz w:val="26"/>
          <w:szCs w:val="26"/>
          <w:lang w:val="nb-NO"/>
        </w:rPr>
        <w:t>nhà</w:t>
      </w:r>
      <w:commentRangeEnd w:id="14"/>
      <w:r w:rsidR="00D12FC5" w:rsidRPr="00561534">
        <w:rPr>
          <w:rStyle w:val="CommentReference"/>
          <w:rFonts w:eastAsia="Times New Roman"/>
          <w:b/>
          <w:color w:val="000000"/>
          <w:sz w:val="26"/>
          <w:szCs w:val="26"/>
          <w:lang w:val="nb-NO"/>
        </w:rPr>
        <w:commentReference w:id="14"/>
      </w:r>
      <w:r w:rsidRPr="00561534">
        <w:rPr>
          <w:rFonts w:eastAsia="Times New Roman"/>
          <w:b/>
          <w:color w:val="000000"/>
          <w:sz w:val="26"/>
          <w:szCs w:val="26"/>
          <w:lang w:val="nb-NO"/>
        </w:rPr>
        <w:t xml:space="preserve"> ở: </w:t>
      </w:r>
    </w:p>
    <w:p w14:paraId="053479F5" w14:textId="6088339A" w:rsidR="00207A20" w:rsidRPr="00207A20" w:rsidRDefault="00746AD3" w:rsidP="006665AE">
      <w:pPr>
        <w:pStyle w:val="ListParagraph"/>
        <w:numPr>
          <w:ilvl w:val="0"/>
          <w:numId w:val="4"/>
        </w:numPr>
        <w:tabs>
          <w:tab w:val="left" w:pos="709"/>
        </w:tabs>
        <w:spacing w:line="276" w:lineRule="auto"/>
        <w:ind w:left="714" w:hanging="357"/>
        <w:jc w:val="both"/>
        <w:rPr>
          <w:sz w:val="26"/>
          <w:szCs w:val="24"/>
          <w:lang w:val="nb-NO"/>
        </w:rPr>
      </w:pPr>
      <w:r>
        <w:rPr>
          <w:sz w:val="26"/>
          <w:szCs w:val="24"/>
          <w:lang w:val="nb-NO"/>
        </w:rPr>
        <w:t xml:space="preserve">Bên Bán dự kiến </w:t>
      </w:r>
      <w:r w:rsidR="00D12FC5" w:rsidRPr="00D12FC5">
        <w:rPr>
          <w:sz w:val="26"/>
          <w:szCs w:val="24"/>
          <w:lang w:val="nb-NO"/>
        </w:rPr>
        <w:t xml:space="preserve">bàn giao nhà cho </w:t>
      </w:r>
      <w:r>
        <w:rPr>
          <w:sz w:val="26"/>
          <w:szCs w:val="24"/>
          <w:lang w:val="nb-NO"/>
        </w:rPr>
        <w:t>Bên Mua</w:t>
      </w:r>
      <w:r w:rsidR="00A44F5D">
        <w:rPr>
          <w:sz w:val="26"/>
          <w:szCs w:val="24"/>
          <w:lang w:val="nb-NO"/>
        </w:rPr>
        <w:t xml:space="preserve"> </w:t>
      </w:r>
      <w:r w:rsidR="00D12FC5" w:rsidRPr="00D12FC5">
        <w:rPr>
          <w:sz w:val="26"/>
          <w:szCs w:val="24"/>
          <w:lang w:val="nb-NO"/>
        </w:rPr>
        <w:t>vào</w:t>
      </w:r>
      <w:r w:rsidR="00D12FC5">
        <w:rPr>
          <w:b/>
          <w:sz w:val="26"/>
          <w:szCs w:val="24"/>
          <w:lang w:val="nb-NO"/>
        </w:rPr>
        <w:t xml:space="preserve"> </w:t>
      </w:r>
      <w:r w:rsidR="00D12FC5" w:rsidRPr="00D12FC5">
        <w:rPr>
          <w:b/>
          <w:color w:val="FF0000"/>
          <w:sz w:val="26"/>
          <w:szCs w:val="24"/>
          <w:lang w:val="nb-NO"/>
        </w:rPr>
        <w:t>T</w:t>
      </w:r>
      <w:r w:rsidR="00975885" w:rsidRPr="00D12FC5">
        <w:rPr>
          <w:b/>
          <w:color w:val="FF0000"/>
          <w:sz w:val="26"/>
          <w:szCs w:val="24"/>
          <w:lang w:val="nb-NO"/>
        </w:rPr>
        <w:t xml:space="preserve">háng </w:t>
      </w:r>
      <w:r w:rsidR="002A31BF">
        <w:rPr>
          <w:b/>
          <w:color w:val="FF0000"/>
          <w:sz w:val="26"/>
          <w:szCs w:val="24"/>
          <w:lang w:val="nb-NO"/>
        </w:rPr>
        <w:t>...</w:t>
      </w:r>
      <w:r w:rsidR="00975885" w:rsidRPr="00061791">
        <w:rPr>
          <w:b/>
          <w:color w:val="FF0000"/>
          <w:sz w:val="26"/>
          <w:szCs w:val="24"/>
          <w:lang w:val="nb-NO"/>
        </w:rPr>
        <w:t>/</w:t>
      </w:r>
      <w:r w:rsidR="002A31BF">
        <w:rPr>
          <w:b/>
          <w:color w:val="FF0000"/>
          <w:sz w:val="26"/>
          <w:szCs w:val="24"/>
          <w:lang w:val="nb-NO"/>
        </w:rPr>
        <w:t>....</w:t>
      </w:r>
      <w:r w:rsidR="00D12FC5">
        <w:rPr>
          <w:color w:val="FF0000"/>
          <w:sz w:val="26"/>
          <w:szCs w:val="24"/>
          <w:lang w:val="nb-NO"/>
        </w:rPr>
        <w:t xml:space="preserve"> </w:t>
      </w:r>
    </w:p>
    <w:p w14:paraId="493765B3" w14:textId="77777777" w:rsidR="00975885" w:rsidRPr="00496CEF" w:rsidRDefault="00207A20" w:rsidP="006665AE">
      <w:pPr>
        <w:pStyle w:val="ListParagraph"/>
        <w:numPr>
          <w:ilvl w:val="0"/>
          <w:numId w:val="4"/>
        </w:numPr>
        <w:tabs>
          <w:tab w:val="left" w:pos="360"/>
        </w:tabs>
        <w:spacing w:line="276" w:lineRule="auto"/>
        <w:ind w:left="0" w:firstLine="357"/>
        <w:jc w:val="both"/>
        <w:rPr>
          <w:sz w:val="26"/>
          <w:szCs w:val="24"/>
          <w:lang w:val="nb-NO"/>
        </w:rPr>
      </w:pPr>
      <w:r>
        <w:rPr>
          <w:sz w:val="26"/>
          <w:szCs w:val="24"/>
          <w:lang w:val="nb-NO"/>
        </w:rPr>
        <w:t xml:space="preserve">Khi bàn giao </w:t>
      </w:r>
      <w:r w:rsidRPr="00496CEF">
        <w:rPr>
          <w:sz w:val="26"/>
          <w:szCs w:val="24"/>
          <w:lang w:val="nb-NO"/>
        </w:rPr>
        <w:t>nhà, c</w:t>
      </w:r>
      <w:r w:rsidR="00975885" w:rsidRPr="00496CEF">
        <w:rPr>
          <w:sz w:val="26"/>
          <w:szCs w:val="24"/>
          <w:lang w:val="nb-NO"/>
        </w:rPr>
        <w:t xml:space="preserve">ác bên sẽ ký biên bản bàn giao theo biên bản bàn giao nhà được quy định tại </w:t>
      </w:r>
      <w:r w:rsidR="00975885" w:rsidRPr="00496CEF">
        <w:rPr>
          <w:b/>
          <w:sz w:val="26"/>
          <w:szCs w:val="24"/>
          <w:lang w:val="nb-NO"/>
        </w:rPr>
        <w:t>Phụ Lục 02</w:t>
      </w:r>
      <w:r w:rsidR="00A44F5D" w:rsidRPr="00496CEF">
        <w:rPr>
          <w:b/>
          <w:sz w:val="26"/>
          <w:szCs w:val="24"/>
          <w:lang w:val="nb-NO"/>
        </w:rPr>
        <w:t xml:space="preserve"> – Biên bản bàn giao nhà</w:t>
      </w:r>
      <w:r w:rsidR="00975885" w:rsidRPr="00496CEF">
        <w:rPr>
          <w:b/>
          <w:sz w:val="26"/>
          <w:szCs w:val="24"/>
          <w:lang w:val="nb-NO"/>
        </w:rPr>
        <w:t>.</w:t>
      </w:r>
    </w:p>
    <w:p w14:paraId="6D45589E" w14:textId="051F2889" w:rsidR="00D528E9" w:rsidRPr="00496CEF" w:rsidRDefault="00D528E9" w:rsidP="006665AE">
      <w:pPr>
        <w:pStyle w:val="ListParagraph"/>
        <w:numPr>
          <w:ilvl w:val="0"/>
          <w:numId w:val="4"/>
        </w:numPr>
        <w:shd w:val="clear" w:color="auto" w:fill="FFFFFF"/>
        <w:spacing w:line="276" w:lineRule="auto"/>
        <w:ind w:left="90" w:firstLine="267"/>
        <w:jc w:val="both"/>
        <w:rPr>
          <w:sz w:val="26"/>
          <w:szCs w:val="24"/>
          <w:lang w:val="nb-NO"/>
        </w:rPr>
      </w:pPr>
      <w:r w:rsidRPr="00496CEF">
        <w:rPr>
          <w:sz w:val="26"/>
          <w:szCs w:val="24"/>
          <w:lang w:val="nb-NO"/>
        </w:rPr>
        <w:t xml:space="preserve">Trước ngày bàn giao nhà ở là 07 (bảy) ngày, </w:t>
      </w:r>
      <w:r w:rsidR="00746AD3">
        <w:rPr>
          <w:sz w:val="26"/>
          <w:szCs w:val="24"/>
          <w:lang w:val="nb-NO"/>
        </w:rPr>
        <w:t xml:space="preserve">Bên Bán </w:t>
      </w:r>
      <w:r w:rsidRPr="00496CEF">
        <w:rPr>
          <w:sz w:val="26"/>
          <w:szCs w:val="24"/>
          <w:lang w:val="nb-NO"/>
        </w:rPr>
        <w:t xml:space="preserve">phải gửi văn bản thông báo cho </w:t>
      </w:r>
      <w:r w:rsidR="00746AD3">
        <w:rPr>
          <w:sz w:val="26"/>
          <w:szCs w:val="24"/>
          <w:lang w:val="nb-NO"/>
        </w:rPr>
        <w:t>Bên Mua</w:t>
      </w:r>
      <w:r w:rsidRPr="00496CEF">
        <w:rPr>
          <w:sz w:val="26"/>
          <w:szCs w:val="24"/>
          <w:lang w:val="nb-NO"/>
        </w:rPr>
        <w:t xml:space="preserve"> về thời gian, địa điểm và thủ tục bàn giao nhà ở.</w:t>
      </w:r>
    </w:p>
    <w:p w14:paraId="1865A860" w14:textId="40961454" w:rsidR="00D12FC5" w:rsidRPr="00561534" w:rsidRDefault="00D12FC5" w:rsidP="006665AE">
      <w:pPr>
        <w:pStyle w:val="ListParagraph"/>
        <w:numPr>
          <w:ilvl w:val="0"/>
          <w:numId w:val="4"/>
        </w:numPr>
        <w:shd w:val="clear" w:color="auto" w:fill="FFFFFF"/>
        <w:spacing w:line="276" w:lineRule="auto"/>
        <w:ind w:left="90" w:firstLine="267"/>
        <w:jc w:val="both"/>
        <w:rPr>
          <w:rFonts w:eastAsia="Times New Roman"/>
          <w:sz w:val="26"/>
          <w:szCs w:val="26"/>
          <w:lang w:val="nb-NO"/>
        </w:rPr>
      </w:pPr>
      <w:r w:rsidRPr="00561534">
        <w:rPr>
          <w:rFonts w:eastAsia="Times New Roman"/>
          <w:sz w:val="26"/>
          <w:szCs w:val="26"/>
          <w:lang w:val="nb-NO"/>
        </w:rPr>
        <w:t xml:space="preserve">Việc bàn giao nhà ở có thể sớm hơn hoặc muộn hơn so với thời gian quy định tại khoản này, nhưng không được chậm quá </w:t>
      </w:r>
      <w:commentRangeStart w:id="15"/>
      <w:r w:rsidRPr="00561534">
        <w:rPr>
          <w:rFonts w:eastAsia="Times New Roman"/>
          <w:sz w:val="26"/>
          <w:szCs w:val="26"/>
          <w:lang w:val="nb-NO"/>
        </w:rPr>
        <w:t>60 ngày</w:t>
      </w:r>
      <w:commentRangeEnd w:id="15"/>
      <w:r w:rsidRPr="00561534">
        <w:rPr>
          <w:rStyle w:val="CommentReference"/>
          <w:rFonts w:eastAsia="Times New Roman"/>
          <w:sz w:val="26"/>
          <w:szCs w:val="26"/>
          <w:lang w:val="nb-NO"/>
        </w:rPr>
        <w:commentReference w:id="15"/>
      </w:r>
      <w:r w:rsidRPr="00561534">
        <w:rPr>
          <w:rFonts w:eastAsia="Times New Roman"/>
          <w:sz w:val="26"/>
          <w:szCs w:val="26"/>
          <w:lang w:val="nb-NO"/>
        </w:rPr>
        <w:t xml:space="preserve">, kể từ thời điểm </w:t>
      </w:r>
      <w:r w:rsidRPr="00561534">
        <w:rPr>
          <w:rFonts w:eastAsia="Times New Roman"/>
          <w:color w:val="000000"/>
          <w:sz w:val="26"/>
          <w:szCs w:val="26"/>
          <w:lang w:val="nb-NO"/>
        </w:rPr>
        <w:t xml:space="preserve">đến hạn bàn giao nhà ở cho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Trường hợp không thể bàn giao nhà ở đúng thời hạn thì các bên phải thỏa thuận về các nội dung liên quan đến việc thay đổi thời hạn bàn giao.</w:t>
      </w:r>
      <w:r w:rsidR="00207A20" w:rsidRPr="00561534">
        <w:rPr>
          <w:rFonts w:eastAsia="Times New Roman"/>
          <w:color w:val="000000"/>
          <w:sz w:val="26"/>
          <w:szCs w:val="26"/>
          <w:lang w:val="nb-NO"/>
        </w:rPr>
        <w:t xml:space="preserve"> </w:t>
      </w:r>
      <w:r w:rsidR="00746AD3" w:rsidRPr="00561534">
        <w:rPr>
          <w:rFonts w:eastAsia="Times New Roman"/>
          <w:color w:val="000000"/>
          <w:sz w:val="26"/>
          <w:szCs w:val="26"/>
          <w:lang w:val="nb-NO"/>
        </w:rPr>
        <w:t xml:space="preserve">Bên Bán </w:t>
      </w:r>
      <w:r w:rsidR="00207A20" w:rsidRPr="00561534">
        <w:rPr>
          <w:rFonts w:eastAsia="Times New Roman"/>
          <w:color w:val="000000"/>
          <w:sz w:val="26"/>
          <w:szCs w:val="26"/>
          <w:lang w:val="nb-NO"/>
        </w:rPr>
        <w:t xml:space="preserve">phải có văn bản thông báo cho </w:t>
      </w:r>
      <w:r w:rsidR="00746AD3" w:rsidRPr="00561534">
        <w:rPr>
          <w:rFonts w:eastAsia="Times New Roman"/>
          <w:color w:val="000000"/>
          <w:sz w:val="26"/>
          <w:szCs w:val="26"/>
          <w:lang w:val="nb-NO"/>
        </w:rPr>
        <w:t>Bên Mua</w:t>
      </w:r>
      <w:r w:rsidR="00207A20" w:rsidRPr="00561534">
        <w:rPr>
          <w:rFonts w:eastAsia="Times New Roman"/>
          <w:color w:val="000000"/>
          <w:sz w:val="26"/>
          <w:szCs w:val="26"/>
          <w:lang w:val="nb-NO"/>
        </w:rPr>
        <w:t xml:space="preserve"> biết lý do chậm bàn giao nhà ở </w:t>
      </w:r>
      <w:r w:rsidR="00D528E9" w:rsidRPr="00561534">
        <w:rPr>
          <w:rFonts w:eastAsia="Times New Roman"/>
          <w:color w:val="000000"/>
          <w:sz w:val="26"/>
          <w:szCs w:val="26"/>
          <w:lang w:val="nb-NO"/>
        </w:rPr>
        <w:t xml:space="preserve">và việc gia </w:t>
      </w:r>
      <w:r w:rsidR="00D528E9" w:rsidRPr="00561534">
        <w:rPr>
          <w:rFonts w:eastAsia="Times New Roman"/>
          <w:sz w:val="26"/>
          <w:szCs w:val="26"/>
          <w:lang w:val="nb-NO"/>
        </w:rPr>
        <w:t>hạn</w:t>
      </w:r>
      <w:r w:rsidR="00D528E9" w:rsidRPr="00496CEF">
        <w:rPr>
          <w:sz w:val="26"/>
          <w:szCs w:val="26"/>
          <w:lang w:val="nb-NO"/>
        </w:rPr>
        <w:t xml:space="preserve"> phải </w:t>
      </w:r>
      <w:commentRangeStart w:id="16"/>
      <w:r w:rsidR="00D528E9" w:rsidRPr="00496CEF">
        <w:rPr>
          <w:sz w:val="26"/>
          <w:szCs w:val="26"/>
          <w:lang w:val="nb-NO"/>
        </w:rPr>
        <w:t>lập</w:t>
      </w:r>
      <w:commentRangeEnd w:id="16"/>
      <w:r w:rsidR="00D528E9" w:rsidRPr="00496CEF">
        <w:rPr>
          <w:rStyle w:val="CommentReference"/>
          <w:sz w:val="26"/>
          <w:szCs w:val="26"/>
          <w:lang w:val="nb-NO"/>
        </w:rPr>
        <w:commentReference w:id="16"/>
      </w:r>
      <w:r w:rsidR="00D528E9" w:rsidRPr="00496CEF">
        <w:rPr>
          <w:sz w:val="26"/>
          <w:szCs w:val="26"/>
          <w:lang w:val="nb-NO"/>
        </w:rPr>
        <w:t xml:space="preserve"> Phụ lục hợp đồng về việc thống nhất gia hạn thời gian bàn giao nhà cho </w:t>
      </w:r>
      <w:r w:rsidR="00746AD3">
        <w:rPr>
          <w:sz w:val="26"/>
          <w:szCs w:val="26"/>
          <w:lang w:val="nb-NO"/>
        </w:rPr>
        <w:t>Bên Mua</w:t>
      </w:r>
      <w:r w:rsidR="00D528E9" w:rsidRPr="00496CEF">
        <w:rPr>
          <w:sz w:val="26"/>
          <w:szCs w:val="26"/>
          <w:lang w:val="nb-NO"/>
        </w:rPr>
        <w:t>.</w:t>
      </w:r>
    </w:p>
    <w:p w14:paraId="0EF931D6" w14:textId="0BBC4B36" w:rsidR="00975885" w:rsidRPr="004469F2" w:rsidRDefault="00975885" w:rsidP="006665AE">
      <w:pPr>
        <w:pStyle w:val="ListParagraph"/>
        <w:numPr>
          <w:ilvl w:val="0"/>
          <w:numId w:val="4"/>
        </w:numPr>
        <w:spacing w:line="276" w:lineRule="auto"/>
        <w:ind w:left="90" w:firstLine="360"/>
        <w:jc w:val="both"/>
        <w:rPr>
          <w:sz w:val="26"/>
          <w:szCs w:val="26"/>
          <w:lang w:val="nb-NO"/>
        </w:rPr>
      </w:pPr>
      <w:r w:rsidRPr="00061791">
        <w:rPr>
          <w:sz w:val="26"/>
          <w:szCs w:val="26"/>
          <w:lang w:val="nb-NO"/>
        </w:rPr>
        <w:t xml:space="preserve">Trong trường hợp </w:t>
      </w:r>
      <w:r w:rsidR="00746AD3">
        <w:rPr>
          <w:sz w:val="26"/>
          <w:szCs w:val="26"/>
          <w:lang w:val="nb-NO"/>
        </w:rPr>
        <w:t xml:space="preserve">Bên Bán </w:t>
      </w:r>
      <w:r w:rsidRPr="00061791">
        <w:rPr>
          <w:sz w:val="26"/>
          <w:szCs w:val="26"/>
          <w:lang w:val="nb-NO"/>
        </w:rPr>
        <w:t xml:space="preserve">gặp </w:t>
      </w:r>
      <w:r w:rsidRPr="00061791">
        <w:rPr>
          <w:b/>
          <w:sz w:val="26"/>
          <w:szCs w:val="26"/>
          <w:lang w:val="nb-NO"/>
        </w:rPr>
        <w:t>sự kiện bất khả kháng</w:t>
      </w:r>
      <w:r w:rsidRPr="00061791">
        <w:rPr>
          <w:sz w:val="26"/>
          <w:szCs w:val="26"/>
          <w:lang w:val="nb-NO"/>
        </w:rPr>
        <w:t xml:space="preserve"> </w:t>
      </w:r>
      <w:r w:rsidRPr="000D7061">
        <w:rPr>
          <w:i/>
          <w:sz w:val="26"/>
          <w:szCs w:val="26"/>
          <w:lang w:val="nb-NO"/>
        </w:rPr>
        <w:t>(như ngăn cấm hoặc trì hoãn do pháp luật quy định hoặc do bất kỳ cơ quan có thẩm quyền nào quy định, nổi loạn, chiến tranh, tình trạng khẩn cấp quốc gia, phá rối trật tự công cộng, đình công, các  trường hợp thiên tai khác, sự kiện khác nằm ngoài khả năng kiểm soát hợp lý của con người...</w:t>
      </w:r>
      <w:r w:rsidRPr="00061791">
        <w:rPr>
          <w:sz w:val="26"/>
          <w:szCs w:val="26"/>
          <w:lang w:val="nb-NO"/>
        </w:rPr>
        <w:t>)</w:t>
      </w:r>
      <w:r>
        <w:rPr>
          <w:sz w:val="26"/>
          <w:szCs w:val="26"/>
          <w:lang w:val="nb-NO"/>
        </w:rPr>
        <w:t xml:space="preserve">, </w:t>
      </w:r>
      <w:r w:rsidR="00746AD3">
        <w:rPr>
          <w:sz w:val="26"/>
          <w:szCs w:val="26"/>
          <w:lang w:val="nb-NO"/>
        </w:rPr>
        <w:t xml:space="preserve">            </w:t>
      </w:r>
      <w:r>
        <w:rPr>
          <w:sz w:val="26"/>
          <w:szCs w:val="26"/>
          <w:lang w:val="nb-NO"/>
        </w:rPr>
        <w:t>t</w:t>
      </w:r>
      <w:r w:rsidRPr="00061791">
        <w:rPr>
          <w:sz w:val="26"/>
          <w:szCs w:val="26"/>
          <w:lang w:val="nb-NO"/>
        </w:rPr>
        <w:t xml:space="preserve">rong trường hợp này </w:t>
      </w:r>
      <w:r w:rsidR="00746AD3">
        <w:rPr>
          <w:sz w:val="26"/>
          <w:szCs w:val="26"/>
          <w:lang w:val="nb-NO"/>
        </w:rPr>
        <w:t xml:space="preserve">Bên Bán </w:t>
      </w:r>
      <w:r w:rsidRPr="00061791">
        <w:rPr>
          <w:sz w:val="26"/>
          <w:szCs w:val="26"/>
          <w:lang w:val="nb-NO"/>
        </w:rPr>
        <w:t xml:space="preserve">được trì hoãn việc bàn giao nhà cho đến khi </w:t>
      </w:r>
      <w:r w:rsidR="00746AD3">
        <w:rPr>
          <w:sz w:val="26"/>
          <w:szCs w:val="26"/>
          <w:lang w:val="nb-NO"/>
        </w:rPr>
        <w:t>s</w:t>
      </w:r>
      <w:r w:rsidRPr="00061791">
        <w:rPr>
          <w:sz w:val="26"/>
          <w:szCs w:val="26"/>
          <w:lang w:val="nb-NO"/>
        </w:rPr>
        <w:t xml:space="preserve">ự </w:t>
      </w:r>
      <w:r w:rsidR="00746AD3">
        <w:rPr>
          <w:sz w:val="26"/>
          <w:szCs w:val="26"/>
          <w:lang w:val="nb-NO"/>
        </w:rPr>
        <w:t>k</w:t>
      </w:r>
      <w:r w:rsidRPr="00061791">
        <w:rPr>
          <w:sz w:val="26"/>
          <w:szCs w:val="26"/>
          <w:lang w:val="nb-NO"/>
        </w:rPr>
        <w:t xml:space="preserve">iện </w:t>
      </w:r>
      <w:r w:rsidR="00746AD3">
        <w:rPr>
          <w:sz w:val="26"/>
          <w:szCs w:val="26"/>
          <w:lang w:val="nb-NO"/>
        </w:rPr>
        <w:t>b</w:t>
      </w:r>
      <w:r w:rsidRPr="00061791">
        <w:rPr>
          <w:sz w:val="26"/>
          <w:szCs w:val="26"/>
          <w:lang w:val="nb-NO"/>
        </w:rPr>
        <w:t xml:space="preserve">ất </w:t>
      </w:r>
      <w:r w:rsidR="00746AD3">
        <w:rPr>
          <w:sz w:val="26"/>
          <w:szCs w:val="26"/>
          <w:lang w:val="nb-NO"/>
        </w:rPr>
        <w:t>k</w:t>
      </w:r>
      <w:r w:rsidRPr="00496CEF">
        <w:rPr>
          <w:sz w:val="26"/>
          <w:szCs w:val="26"/>
          <w:lang w:val="nb-NO"/>
        </w:rPr>
        <w:t xml:space="preserve">hả </w:t>
      </w:r>
      <w:r w:rsidR="00746AD3">
        <w:rPr>
          <w:sz w:val="26"/>
          <w:szCs w:val="26"/>
          <w:lang w:val="nb-NO"/>
        </w:rPr>
        <w:t>k</w:t>
      </w:r>
      <w:r w:rsidRPr="00496CEF">
        <w:rPr>
          <w:sz w:val="26"/>
          <w:szCs w:val="26"/>
          <w:lang w:val="nb-NO"/>
        </w:rPr>
        <w:t xml:space="preserve">háng chấm dứt và </w:t>
      </w:r>
      <w:r w:rsidR="00746AD3">
        <w:rPr>
          <w:sz w:val="26"/>
          <w:szCs w:val="26"/>
          <w:lang w:val="nb-NO"/>
        </w:rPr>
        <w:t xml:space="preserve">Bên Bán </w:t>
      </w:r>
      <w:r w:rsidRPr="00496CEF">
        <w:rPr>
          <w:sz w:val="26"/>
          <w:szCs w:val="26"/>
          <w:lang w:val="nb-NO"/>
        </w:rPr>
        <w:t>đã khắc phục xong hậu quả của sự kiện bất khả kháng</w:t>
      </w:r>
      <w:r w:rsidRPr="00496CEF">
        <w:rPr>
          <w:b/>
          <w:sz w:val="26"/>
          <w:szCs w:val="26"/>
          <w:lang w:val="nb-NO"/>
        </w:rPr>
        <w:t xml:space="preserve"> </w:t>
      </w:r>
      <w:r w:rsidRPr="00496CEF">
        <w:rPr>
          <w:sz w:val="26"/>
          <w:szCs w:val="26"/>
          <w:lang w:val="nb-NO"/>
        </w:rPr>
        <w:t>đó nhưng</w:t>
      </w:r>
      <w:r w:rsidR="00D528E9" w:rsidRPr="00496CEF">
        <w:rPr>
          <w:sz w:val="26"/>
          <w:szCs w:val="26"/>
          <w:lang w:val="nb-NO"/>
        </w:rPr>
        <w:t xml:space="preserve"> </w:t>
      </w:r>
      <w:r w:rsidRPr="00496CEF">
        <w:rPr>
          <w:sz w:val="26"/>
          <w:szCs w:val="26"/>
          <w:lang w:val="nb-NO"/>
        </w:rPr>
        <w:t xml:space="preserve">phải </w:t>
      </w:r>
      <w:commentRangeStart w:id="17"/>
      <w:r w:rsidRPr="00496CEF">
        <w:rPr>
          <w:sz w:val="26"/>
          <w:szCs w:val="26"/>
          <w:lang w:val="nb-NO"/>
        </w:rPr>
        <w:t>lập</w:t>
      </w:r>
      <w:commentRangeEnd w:id="17"/>
      <w:r w:rsidRPr="00496CEF">
        <w:rPr>
          <w:rStyle w:val="CommentReference"/>
          <w:sz w:val="26"/>
          <w:szCs w:val="26"/>
          <w:lang w:val="nb-NO"/>
        </w:rPr>
        <w:commentReference w:id="17"/>
      </w:r>
      <w:r w:rsidRPr="00496CEF">
        <w:rPr>
          <w:sz w:val="26"/>
          <w:szCs w:val="26"/>
          <w:lang w:val="nb-NO"/>
        </w:rPr>
        <w:t xml:space="preserve"> Phụ lục hợp đồng về việc thống nhất gia hạn thời gian bàn giao nhà cho Bên </w:t>
      </w:r>
      <w:r w:rsidR="00103757">
        <w:rPr>
          <w:sz w:val="26"/>
          <w:szCs w:val="26"/>
          <w:lang w:val="nb-NO"/>
        </w:rPr>
        <w:t>Mua</w:t>
      </w:r>
      <w:r w:rsidRPr="00496CEF">
        <w:rPr>
          <w:sz w:val="26"/>
          <w:szCs w:val="26"/>
          <w:lang w:val="nb-NO"/>
        </w:rPr>
        <w:t>.</w:t>
      </w:r>
    </w:p>
    <w:p w14:paraId="08F992BF" w14:textId="3D332A7F" w:rsidR="00975885" w:rsidRPr="00561534" w:rsidRDefault="00D12FC5" w:rsidP="006665AE">
      <w:pPr>
        <w:pStyle w:val="ListParagraph"/>
        <w:numPr>
          <w:ilvl w:val="0"/>
          <w:numId w:val="13"/>
        </w:numPr>
        <w:shd w:val="clear" w:color="auto" w:fill="FFFFFF"/>
        <w:spacing w:before="120" w:after="120" w:line="276" w:lineRule="auto"/>
        <w:ind w:left="90" w:firstLine="117"/>
        <w:jc w:val="both"/>
        <w:rPr>
          <w:rFonts w:eastAsia="Times New Roman"/>
          <w:color w:val="000000"/>
          <w:sz w:val="26"/>
          <w:szCs w:val="26"/>
          <w:lang w:val="nb-NO"/>
        </w:rPr>
      </w:pPr>
      <w:r w:rsidRPr="00561534">
        <w:rPr>
          <w:rFonts w:eastAsia="Times New Roman"/>
          <w:color w:val="000000"/>
          <w:sz w:val="26"/>
          <w:szCs w:val="26"/>
          <w:lang w:val="nb-NO"/>
        </w:rPr>
        <w:t xml:space="preserve">Nhà ở được bàn giao cho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phải theo đúng thiết kế đã được duyệt; phải sử dụng đúng các thiết bị, vật liệu nêu tại bảng danh mục vật liệu, thiết bị xây dựng mà các bên đã thỏa thuận theo hợp đồng.</w:t>
      </w:r>
    </w:p>
    <w:p w14:paraId="697F5F1C" w14:textId="492F2AD7" w:rsidR="00975885" w:rsidRPr="00561534" w:rsidRDefault="00975885" w:rsidP="006665AE">
      <w:pPr>
        <w:pStyle w:val="ListParagraph"/>
        <w:numPr>
          <w:ilvl w:val="0"/>
          <w:numId w:val="13"/>
        </w:numPr>
        <w:shd w:val="clear" w:color="auto" w:fill="FFFFFF"/>
        <w:spacing w:before="120" w:after="120" w:line="276" w:lineRule="auto"/>
        <w:ind w:left="90" w:firstLine="90"/>
        <w:jc w:val="both"/>
        <w:rPr>
          <w:rFonts w:eastAsia="Times New Roman"/>
          <w:color w:val="000000"/>
          <w:sz w:val="26"/>
          <w:szCs w:val="26"/>
          <w:lang w:val="nb-NO"/>
        </w:rPr>
      </w:pPr>
      <w:r w:rsidRPr="00561534">
        <w:rPr>
          <w:rFonts w:eastAsia="Times New Roman"/>
          <w:color w:val="000000"/>
          <w:sz w:val="26"/>
          <w:szCs w:val="26"/>
          <w:lang w:val="nb-NO"/>
        </w:rPr>
        <w:t xml:space="preserve">Vào ngày bàn giao nhà ở theo thông báo,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hoặc người được ủy quyền hợp pháp phải đến kiểm tra tình trạng thực tế nhà ở so với thỏa thuận trong hợp đồng này, cùng với đại diện của </w:t>
      </w:r>
      <w:r w:rsidR="00746AD3" w:rsidRPr="00561534">
        <w:rPr>
          <w:rFonts w:eastAsia="Times New Roman"/>
          <w:color w:val="000000"/>
          <w:sz w:val="26"/>
          <w:szCs w:val="26"/>
          <w:lang w:val="nb-NO"/>
        </w:rPr>
        <w:t xml:space="preserve">Bên Bán </w:t>
      </w:r>
      <w:r w:rsidRPr="00561534">
        <w:rPr>
          <w:rFonts w:eastAsia="Times New Roman"/>
          <w:color w:val="000000"/>
          <w:sz w:val="26"/>
          <w:szCs w:val="26"/>
          <w:lang w:val="nb-NO"/>
        </w:rPr>
        <w:t>đo đạc lại diện tích sử dụng thực tế nhà ở và ký vào biên bản bàn giao nhà ở.</w:t>
      </w:r>
    </w:p>
    <w:p w14:paraId="56709814" w14:textId="50385B08" w:rsidR="00975885" w:rsidRPr="00561534" w:rsidRDefault="00D528E9" w:rsidP="006665AE">
      <w:pPr>
        <w:pStyle w:val="ListParagraph"/>
        <w:shd w:val="clear" w:color="auto" w:fill="FFFFFF"/>
        <w:spacing w:before="120" w:after="120" w:line="276" w:lineRule="auto"/>
        <w:ind w:left="90" w:firstLine="630"/>
        <w:jc w:val="both"/>
        <w:rPr>
          <w:rFonts w:eastAsia="Times New Roman"/>
          <w:color w:val="000000"/>
          <w:sz w:val="26"/>
          <w:szCs w:val="26"/>
          <w:lang w:val="nb-NO"/>
        </w:rPr>
      </w:pPr>
      <w:r w:rsidRPr="00561534">
        <w:rPr>
          <w:rFonts w:eastAsia="Times New Roman"/>
          <w:color w:val="000000"/>
          <w:sz w:val="26"/>
          <w:szCs w:val="26"/>
          <w:lang w:val="nb-NO"/>
        </w:rPr>
        <w:t xml:space="preserve">Trường hợp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hoặc người được </w:t>
      </w:r>
      <w:r w:rsidR="00746AD3" w:rsidRPr="00561534">
        <w:rPr>
          <w:rFonts w:eastAsia="Times New Roman"/>
          <w:sz w:val="26"/>
          <w:szCs w:val="26"/>
          <w:lang w:val="nb-NO"/>
        </w:rPr>
        <w:t>Bên Mua</w:t>
      </w:r>
      <w:r w:rsidR="00975885" w:rsidRPr="00561534">
        <w:rPr>
          <w:rFonts w:eastAsia="Times New Roman"/>
          <w:sz w:val="26"/>
          <w:szCs w:val="26"/>
          <w:lang w:val="nb-NO"/>
        </w:rPr>
        <w:t xml:space="preserve"> ủy quyền hợp pháp không đến nhận bàn giao nhà ở theo thông báo của </w:t>
      </w:r>
      <w:r w:rsidR="00746AD3" w:rsidRPr="00561534">
        <w:rPr>
          <w:rFonts w:eastAsia="Times New Roman"/>
          <w:sz w:val="26"/>
          <w:szCs w:val="26"/>
          <w:lang w:val="nb-NO"/>
        </w:rPr>
        <w:t xml:space="preserve">Bên Bán </w:t>
      </w:r>
      <w:r w:rsidR="00975885" w:rsidRPr="00561534">
        <w:rPr>
          <w:rFonts w:eastAsia="Times New Roman"/>
          <w:sz w:val="26"/>
          <w:szCs w:val="26"/>
          <w:lang w:val="nb-NO"/>
        </w:rPr>
        <w:t xml:space="preserve">trong thời hạn </w:t>
      </w:r>
      <w:r w:rsidRPr="00496CEF">
        <w:rPr>
          <w:sz w:val="26"/>
          <w:szCs w:val="24"/>
          <w:lang w:val="nb-NO"/>
        </w:rPr>
        <w:t xml:space="preserve">07 (bảy) </w:t>
      </w:r>
      <w:r w:rsidR="00975885" w:rsidRPr="00561534">
        <w:rPr>
          <w:rFonts w:eastAsia="Times New Roman"/>
          <w:sz w:val="26"/>
          <w:szCs w:val="26"/>
          <w:lang w:val="nb-NO"/>
        </w:rPr>
        <w:t>ngày hoặc đến kiểm tra nhưng không nhận bàn giao nhà ở mà không có lý do chính đáng (</w:t>
      </w:r>
      <w:r w:rsidR="00975885" w:rsidRPr="00561534">
        <w:rPr>
          <w:rFonts w:eastAsia="Times New Roman"/>
          <w:i/>
          <w:sz w:val="26"/>
          <w:szCs w:val="26"/>
          <w:lang w:val="nb-NO"/>
        </w:rPr>
        <w:t>trừ trường hợp thỏa thuận tại điểm g khoản 1 Điều 10 của hợp đồng này</w:t>
      </w:r>
      <w:r w:rsidR="00975885" w:rsidRPr="00561534">
        <w:rPr>
          <w:rFonts w:eastAsia="Times New Roman"/>
          <w:sz w:val="26"/>
          <w:szCs w:val="26"/>
          <w:lang w:val="nb-NO"/>
        </w:rPr>
        <w:t xml:space="preserve">) thì </w:t>
      </w:r>
      <w:r w:rsidR="00975885" w:rsidRPr="00561534">
        <w:rPr>
          <w:rFonts w:eastAsia="Times New Roman"/>
          <w:color w:val="000000"/>
          <w:sz w:val="26"/>
          <w:szCs w:val="26"/>
          <w:lang w:val="nb-NO"/>
        </w:rPr>
        <w:t xml:space="preserve">kể từ ngày đến hạn bàn giao nhà ở theo thông báo của </w:t>
      </w:r>
      <w:r w:rsidR="00746AD3" w:rsidRPr="00561534">
        <w:rPr>
          <w:rFonts w:eastAsia="Times New Roman"/>
          <w:color w:val="000000"/>
          <w:sz w:val="26"/>
          <w:szCs w:val="26"/>
          <w:lang w:val="nb-NO"/>
        </w:rPr>
        <w:t xml:space="preserve">Bên Bán </w:t>
      </w:r>
      <w:r w:rsidR="00975885" w:rsidRPr="00561534">
        <w:rPr>
          <w:rFonts w:eastAsia="Times New Roman"/>
          <w:color w:val="000000"/>
          <w:sz w:val="26"/>
          <w:szCs w:val="26"/>
          <w:lang w:val="nb-NO"/>
        </w:rPr>
        <w:t>được xem như</w:t>
      </w:r>
      <w:r w:rsidRPr="00561534">
        <w:rPr>
          <w:rFonts w:eastAsia="Times New Roman"/>
          <w:color w:val="000000"/>
          <w:sz w:val="26"/>
          <w:szCs w:val="26"/>
          <w:lang w:val="nb-NO"/>
        </w:rPr>
        <w:t xml:space="preserve">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đã đồng ý, chính thức nhận bàn giao nhà ở theo thực tế và </w:t>
      </w:r>
      <w:r w:rsidR="00746AD3" w:rsidRPr="00561534">
        <w:rPr>
          <w:rFonts w:eastAsia="Times New Roman"/>
          <w:color w:val="000000"/>
          <w:sz w:val="26"/>
          <w:szCs w:val="26"/>
          <w:lang w:val="nb-NO"/>
        </w:rPr>
        <w:t xml:space="preserve">Bên Bán </w:t>
      </w:r>
      <w:r w:rsidR="00975885" w:rsidRPr="00561534">
        <w:rPr>
          <w:rFonts w:eastAsia="Times New Roman"/>
          <w:color w:val="000000"/>
          <w:sz w:val="26"/>
          <w:szCs w:val="26"/>
          <w:lang w:val="nb-NO"/>
        </w:rPr>
        <w:t xml:space="preserve">đã thực hiện xong trách nhiệm bàn giao nhà ở theo hợp đồng,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không được quyền nêu bất cứ lý do không hợp lý nào để không nhận bàn giao nhà ở; </w:t>
      </w:r>
      <w:r w:rsidR="00975885" w:rsidRPr="00561534">
        <w:rPr>
          <w:rFonts w:eastAsia="Times New Roman"/>
          <w:color w:val="000000"/>
          <w:sz w:val="26"/>
          <w:szCs w:val="26"/>
          <w:lang w:val="nb-NO"/>
        </w:rPr>
        <w:lastRenderedPageBreak/>
        <w:t xml:space="preserve">việc từ chối nhận bàn giao nhà ở như vậy sẽ được coi là </w:t>
      </w:r>
      <w:r w:rsidR="00746AD3" w:rsidRPr="00561534">
        <w:rPr>
          <w:rFonts w:eastAsia="Times New Roman"/>
          <w:color w:val="000000"/>
          <w:sz w:val="26"/>
          <w:szCs w:val="26"/>
          <w:lang w:val="nb-NO"/>
        </w:rPr>
        <w:t>Bên Mua</w:t>
      </w:r>
      <w:r w:rsidR="00975885" w:rsidRPr="00561534">
        <w:rPr>
          <w:rFonts w:eastAsia="Times New Roman"/>
          <w:color w:val="000000"/>
          <w:sz w:val="26"/>
          <w:szCs w:val="26"/>
          <w:lang w:val="nb-NO"/>
        </w:rPr>
        <w:t xml:space="preserve"> vi phạm hợp đồng và sẽ được xử lý theo quy </w:t>
      </w:r>
      <w:r w:rsidR="00975885" w:rsidRPr="00561534">
        <w:rPr>
          <w:rFonts w:eastAsia="Times New Roman"/>
          <w:sz w:val="26"/>
          <w:szCs w:val="26"/>
          <w:lang w:val="nb-NO"/>
        </w:rPr>
        <w:t xml:space="preserve">định tại Điều 11 của </w:t>
      </w:r>
      <w:r w:rsidR="00975885" w:rsidRPr="00561534">
        <w:rPr>
          <w:rFonts w:eastAsia="Times New Roman"/>
          <w:color w:val="000000"/>
          <w:sz w:val="26"/>
          <w:szCs w:val="26"/>
          <w:lang w:val="nb-NO"/>
        </w:rPr>
        <w:t>hợp đồng này.</w:t>
      </w:r>
    </w:p>
    <w:p w14:paraId="5E7954A3" w14:textId="628EC4E8" w:rsidR="002A2E95" w:rsidRPr="00561534" w:rsidRDefault="00975885" w:rsidP="006665AE">
      <w:pPr>
        <w:pStyle w:val="ListParagraph"/>
        <w:numPr>
          <w:ilvl w:val="0"/>
          <w:numId w:val="13"/>
        </w:numPr>
        <w:shd w:val="clear" w:color="auto" w:fill="FFFFFF"/>
        <w:spacing w:before="120" w:after="120" w:line="276" w:lineRule="auto"/>
        <w:ind w:left="90" w:firstLine="0"/>
        <w:jc w:val="both"/>
        <w:rPr>
          <w:rFonts w:eastAsia="Times New Roman"/>
          <w:color w:val="000000"/>
          <w:sz w:val="26"/>
          <w:szCs w:val="26"/>
          <w:lang w:val="nb-NO"/>
        </w:rPr>
      </w:pPr>
      <w:r w:rsidRPr="00561534">
        <w:rPr>
          <w:rFonts w:eastAsia="Times New Roman"/>
          <w:color w:val="000000"/>
          <w:sz w:val="26"/>
          <w:szCs w:val="26"/>
          <w:lang w:val="nb-NO"/>
        </w:rPr>
        <w:t>Kể từ thời điểm hai bên ký b</w:t>
      </w:r>
      <w:r w:rsidR="00D528E9" w:rsidRPr="00561534">
        <w:rPr>
          <w:rFonts w:eastAsia="Times New Roman"/>
          <w:color w:val="000000"/>
          <w:sz w:val="26"/>
          <w:szCs w:val="26"/>
          <w:lang w:val="nb-NO"/>
        </w:rPr>
        <w:t xml:space="preserve">iên bản bàn giao nhà ở,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được toàn quyền sử dụng nhà ở và chịu mọi trách nhiệm có liên quan đến nhà ở đã mua, kể cả trường hợp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có sử dụng hay chưa sử dụng nhà ở này.</w:t>
      </w:r>
    </w:p>
    <w:p w14:paraId="08A54732" w14:textId="77777777" w:rsidR="00256F85" w:rsidRPr="00256F85" w:rsidRDefault="00256F85" w:rsidP="006665AE">
      <w:pPr>
        <w:widowControl w:val="0"/>
        <w:spacing w:before="120" w:line="276" w:lineRule="auto"/>
        <w:ind w:right="-143"/>
        <w:outlineLvl w:val="0"/>
        <w:rPr>
          <w:b/>
          <w:sz w:val="26"/>
          <w:szCs w:val="24"/>
          <w:lang w:val="nb-NO"/>
        </w:rPr>
      </w:pPr>
      <w:r w:rsidRPr="00256F85">
        <w:rPr>
          <w:b/>
          <w:sz w:val="26"/>
          <w:szCs w:val="24"/>
          <w:lang w:val="nb-NO"/>
        </w:rPr>
        <w:t xml:space="preserve">ĐIỀU </w:t>
      </w:r>
      <w:r>
        <w:rPr>
          <w:b/>
          <w:sz w:val="26"/>
          <w:szCs w:val="24"/>
          <w:lang w:val="nb-NO"/>
        </w:rPr>
        <w:t>6</w:t>
      </w:r>
      <w:r w:rsidRPr="00256F85">
        <w:rPr>
          <w:b/>
          <w:sz w:val="26"/>
          <w:szCs w:val="24"/>
          <w:lang w:val="nb-NO"/>
        </w:rPr>
        <w:t xml:space="preserve">. </w:t>
      </w:r>
      <w:r>
        <w:rPr>
          <w:b/>
          <w:sz w:val="26"/>
          <w:szCs w:val="24"/>
          <w:lang w:val="nb-NO"/>
        </w:rPr>
        <w:t>BẢO HÀNH</w:t>
      </w:r>
      <w:r w:rsidRPr="00256F85">
        <w:rPr>
          <w:b/>
          <w:sz w:val="26"/>
          <w:szCs w:val="24"/>
          <w:lang w:val="nb-NO"/>
        </w:rPr>
        <w:t xml:space="preserve"> NHÀ Ở</w:t>
      </w:r>
    </w:p>
    <w:p w14:paraId="47A910CC" w14:textId="03D30509" w:rsidR="00256F85" w:rsidRPr="00561534" w:rsidRDefault="00746AD3" w:rsidP="006665AE">
      <w:pPr>
        <w:pStyle w:val="ListParagraph"/>
        <w:numPr>
          <w:ilvl w:val="0"/>
          <w:numId w:val="14"/>
        </w:numPr>
        <w:shd w:val="clear" w:color="auto" w:fill="FFFFFF"/>
        <w:spacing w:before="120" w:after="120" w:line="276" w:lineRule="auto"/>
        <w:ind w:left="90" w:firstLine="0"/>
        <w:jc w:val="both"/>
        <w:rPr>
          <w:rFonts w:eastAsia="Times New Roman"/>
          <w:color w:val="000000"/>
          <w:sz w:val="26"/>
          <w:szCs w:val="26"/>
          <w:lang w:val="nb-NO"/>
        </w:rPr>
      </w:pPr>
      <w:r w:rsidRPr="00561534">
        <w:rPr>
          <w:rFonts w:eastAsia="Times New Roman"/>
          <w:color w:val="000000"/>
          <w:sz w:val="26"/>
          <w:szCs w:val="26"/>
          <w:lang w:val="nb-NO"/>
        </w:rPr>
        <w:t xml:space="preserve">Bên Bán </w:t>
      </w:r>
      <w:r w:rsidR="00256F85" w:rsidRPr="00561534">
        <w:rPr>
          <w:rFonts w:eastAsia="Times New Roman"/>
          <w:color w:val="000000"/>
          <w:sz w:val="26"/>
          <w:szCs w:val="26"/>
          <w:lang w:val="nb-NO"/>
        </w:rPr>
        <w:t>có trách nhiệm bảo hành nhà ở đã bán theo thỏa thuận trong hợp đồng và quy định của pháp luật về nhà ở, pháp luật khác có liên quan và các quy định sửa đổi, bổ sung của Nhà nước vào từng thời điểm.</w:t>
      </w:r>
    </w:p>
    <w:p w14:paraId="3BF62E76" w14:textId="08C278B6" w:rsidR="00256F85" w:rsidRPr="00561534" w:rsidRDefault="00256F85" w:rsidP="006665AE">
      <w:pPr>
        <w:pStyle w:val="ListParagraph"/>
        <w:numPr>
          <w:ilvl w:val="0"/>
          <w:numId w:val="14"/>
        </w:numPr>
        <w:shd w:val="clear" w:color="auto" w:fill="FFFFFF"/>
        <w:spacing w:before="120" w:after="120" w:line="276" w:lineRule="auto"/>
        <w:ind w:left="90" w:firstLine="90"/>
        <w:jc w:val="both"/>
        <w:rPr>
          <w:rFonts w:eastAsia="Times New Roman"/>
          <w:sz w:val="26"/>
          <w:szCs w:val="26"/>
          <w:lang w:val="nb-NO"/>
        </w:rPr>
      </w:pPr>
      <w:r w:rsidRPr="00561534">
        <w:rPr>
          <w:rFonts w:eastAsia="Times New Roman"/>
          <w:color w:val="000000"/>
          <w:sz w:val="26"/>
          <w:szCs w:val="26"/>
          <w:lang w:val="nb-NO"/>
        </w:rPr>
        <w:t xml:space="preserve">Khi bàn giao nhà ở cho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w:t>
      </w:r>
      <w:r w:rsidR="00746AD3" w:rsidRPr="00561534">
        <w:rPr>
          <w:rFonts w:eastAsia="Times New Roman"/>
          <w:color w:val="000000"/>
          <w:sz w:val="26"/>
          <w:szCs w:val="26"/>
          <w:lang w:val="nb-NO"/>
        </w:rPr>
        <w:t xml:space="preserve">Bên Bán </w:t>
      </w:r>
      <w:r w:rsidRPr="00561534">
        <w:rPr>
          <w:rFonts w:eastAsia="Times New Roman"/>
          <w:color w:val="000000"/>
          <w:sz w:val="26"/>
          <w:szCs w:val="26"/>
          <w:lang w:val="nb-NO"/>
        </w:rPr>
        <w:t>phải thông báo</w:t>
      </w:r>
      <w:r w:rsidR="004A580D" w:rsidRPr="00561534">
        <w:rPr>
          <w:rFonts w:eastAsia="Times New Roman"/>
          <w:color w:val="000000"/>
          <w:sz w:val="26"/>
          <w:szCs w:val="26"/>
          <w:lang w:val="nb-NO"/>
        </w:rPr>
        <w:t xml:space="preserve"> và cung cấp cho </w:t>
      </w:r>
      <w:r w:rsidR="00746AD3" w:rsidRPr="00561534">
        <w:rPr>
          <w:rFonts w:eastAsia="Times New Roman"/>
          <w:color w:val="000000"/>
          <w:sz w:val="26"/>
          <w:szCs w:val="26"/>
          <w:lang w:val="nb-NO"/>
        </w:rPr>
        <w:t>Bên Mua</w:t>
      </w:r>
      <w:r w:rsidR="004A580D" w:rsidRPr="00561534">
        <w:rPr>
          <w:rFonts w:eastAsia="Times New Roman"/>
          <w:color w:val="000000"/>
          <w:sz w:val="26"/>
          <w:szCs w:val="26"/>
          <w:lang w:val="nb-NO"/>
        </w:rPr>
        <w:t xml:space="preserve"> 01 bản sao biên bản nghiệm thu đưa công trình vào sử dụng</w:t>
      </w:r>
      <w:r w:rsidRPr="00561534">
        <w:rPr>
          <w:rFonts w:eastAsia="Times New Roman"/>
          <w:color w:val="000000"/>
          <w:sz w:val="26"/>
          <w:szCs w:val="26"/>
          <w:lang w:val="nb-NO"/>
        </w:rPr>
        <w:t xml:space="preserve"> theo quy định của pháp luật xây dựng để các bên xác định thời điểm bảo hành nhà ở</w:t>
      </w:r>
      <w:r w:rsidR="004A580D" w:rsidRPr="00561534">
        <w:rPr>
          <w:rFonts w:eastAsia="Times New Roman"/>
          <w:color w:val="000000"/>
          <w:sz w:val="26"/>
          <w:szCs w:val="26"/>
          <w:lang w:val="nb-NO"/>
        </w:rPr>
        <w:t xml:space="preserve"> theo nội dung cụ thể </w:t>
      </w:r>
      <w:r w:rsidR="004A580D" w:rsidRPr="00561534">
        <w:rPr>
          <w:rFonts w:eastAsia="Times New Roman"/>
          <w:sz w:val="26"/>
          <w:szCs w:val="26"/>
          <w:lang w:val="nb-NO"/>
        </w:rPr>
        <w:t>như sau:</w:t>
      </w:r>
    </w:p>
    <w:p w14:paraId="6E61423A" w14:textId="1C43D91A" w:rsidR="003C48E7" w:rsidRPr="00103757" w:rsidRDefault="003C48E7" w:rsidP="006665AE">
      <w:pPr>
        <w:pStyle w:val="ListParagraph"/>
        <w:widowControl w:val="0"/>
        <w:numPr>
          <w:ilvl w:val="0"/>
          <w:numId w:val="34"/>
        </w:numPr>
        <w:spacing w:before="60" w:line="276" w:lineRule="auto"/>
        <w:ind w:left="567" w:hanging="357"/>
        <w:jc w:val="both"/>
        <w:outlineLvl w:val="0"/>
        <w:rPr>
          <w:sz w:val="26"/>
          <w:szCs w:val="24"/>
          <w:lang w:val="it-IT"/>
        </w:rPr>
      </w:pPr>
      <w:r w:rsidRPr="00103757">
        <w:rPr>
          <w:b/>
          <w:sz w:val="26"/>
          <w:szCs w:val="24"/>
          <w:lang w:val="it-IT"/>
        </w:rPr>
        <w:t>Phần bảo hành trong thời gian</w:t>
      </w:r>
      <w:r w:rsidRPr="00103757">
        <w:rPr>
          <w:sz w:val="26"/>
          <w:szCs w:val="24"/>
          <w:lang w:val="it-IT"/>
        </w:rPr>
        <w:t xml:space="preserve"> </w:t>
      </w:r>
      <w:r w:rsidRPr="00103757">
        <w:rPr>
          <w:b/>
          <w:sz w:val="26"/>
          <w:szCs w:val="24"/>
          <w:lang w:val="it-IT"/>
        </w:rPr>
        <w:t>24 tháng</w:t>
      </w:r>
      <w:r w:rsidRPr="00103757">
        <w:rPr>
          <w:sz w:val="26"/>
          <w:szCs w:val="24"/>
          <w:lang w:val="it-IT"/>
        </w:rPr>
        <w:t xml:space="preserve"> kể từ thời gian</w:t>
      </w:r>
      <w:r w:rsidR="009B2051" w:rsidRPr="00103757">
        <w:rPr>
          <w:sz w:val="26"/>
          <w:szCs w:val="24"/>
          <w:lang w:val="it-IT"/>
        </w:rPr>
        <w:t xml:space="preserve"> ký kết Biên bản</w:t>
      </w:r>
      <w:r w:rsidRPr="00103757">
        <w:rPr>
          <w:sz w:val="26"/>
          <w:szCs w:val="24"/>
          <w:lang w:val="it-IT"/>
        </w:rPr>
        <w:t xml:space="preserve"> bàn giao nhà </w:t>
      </w:r>
      <w:r w:rsidR="00CB218B" w:rsidRPr="00103757">
        <w:rPr>
          <w:sz w:val="26"/>
          <w:szCs w:val="24"/>
          <w:lang w:val="it-IT"/>
        </w:rPr>
        <w:t>theo Phụ lục 2 – Biên bản bàn giao nhà</w:t>
      </w:r>
      <w:r w:rsidRPr="00103757">
        <w:rPr>
          <w:sz w:val="26"/>
          <w:szCs w:val="24"/>
          <w:lang w:val="it-IT"/>
        </w:rPr>
        <w:t>, bao gồm các nội dung:</w:t>
      </w:r>
    </w:p>
    <w:p w14:paraId="24369159" w14:textId="3E889948" w:rsidR="003C48E7" w:rsidRPr="00496CEF" w:rsidRDefault="003C48E7" w:rsidP="006665AE">
      <w:pPr>
        <w:pStyle w:val="ListParagraph"/>
        <w:widowControl w:val="0"/>
        <w:numPr>
          <w:ilvl w:val="0"/>
          <w:numId w:val="33"/>
        </w:numPr>
        <w:spacing w:before="60" w:line="276" w:lineRule="auto"/>
        <w:ind w:left="851" w:hanging="357"/>
        <w:jc w:val="both"/>
        <w:rPr>
          <w:i/>
          <w:spacing w:val="-4"/>
          <w:sz w:val="26"/>
          <w:szCs w:val="24"/>
          <w:lang w:val="it-IT"/>
        </w:rPr>
      </w:pPr>
      <w:r w:rsidRPr="00496CEF">
        <w:rPr>
          <w:i/>
          <w:spacing w:val="-4"/>
          <w:sz w:val="26"/>
          <w:szCs w:val="24"/>
          <w:lang w:val="it-IT"/>
        </w:rPr>
        <w:t>Bảo hành sửa chữa đối với sản phẩm xây thô bao gồm khung, dầm, sàn</w:t>
      </w:r>
      <w:r w:rsidRPr="00496CEF">
        <w:rPr>
          <w:i/>
          <w:spacing w:val="-4"/>
          <w:sz w:val="26"/>
          <w:szCs w:val="24"/>
          <w:lang w:val="vi-VN"/>
        </w:rPr>
        <w:t>,</w:t>
      </w:r>
      <w:r w:rsidRPr="00496CEF">
        <w:rPr>
          <w:i/>
          <w:spacing w:val="-4"/>
          <w:sz w:val="26"/>
          <w:szCs w:val="24"/>
          <w:lang w:val="it-IT"/>
        </w:rPr>
        <w:t xml:space="preserve"> tường, </w:t>
      </w:r>
      <w:r w:rsidRPr="00496CEF">
        <w:rPr>
          <w:i/>
          <w:spacing w:val="-4"/>
          <w:sz w:val="26"/>
          <w:szCs w:val="24"/>
          <w:lang w:val="vi-VN"/>
        </w:rPr>
        <w:t>cột</w:t>
      </w:r>
      <w:r w:rsidRPr="00496CEF">
        <w:rPr>
          <w:i/>
          <w:spacing w:val="-4"/>
          <w:sz w:val="26"/>
          <w:szCs w:val="24"/>
          <w:lang w:val="it-IT"/>
        </w:rPr>
        <w:t xml:space="preserve">, mái, sân </w:t>
      </w:r>
      <w:commentRangeStart w:id="18"/>
      <w:r w:rsidRPr="00496CEF">
        <w:rPr>
          <w:i/>
          <w:spacing w:val="-4"/>
          <w:sz w:val="26"/>
          <w:szCs w:val="24"/>
          <w:lang w:val="it-IT"/>
        </w:rPr>
        <w:t>thượng</w:t>
      </w:r>
      <w:commentRangeEnd w:id="18"/>
      <w:r w:rsidRPr="00496CEF">
        <w:rPr>
          <w:rStyle w:val="CommentReference"/>
          <w:i/>
          <w:spacing w:val="-4"/>
          <w:sz w:val="26"/>
          <w:szCs w:val="24"/>
          <w:lang w:val="it-IT"/>
        </w:rPr>
        <w:commentReference w:id="18"/>
      </w:r>
      <w:r w:rsidRPr="00496CEF">
        <w:rPr>
          <w:i/>
          <w:spacing w:val="-4"/>
          <w:sz w:val="26"/>
          <w:szCs w:val="24"/>
          <w:lang w:val="it-IT"/>
        </w:rPr>
        <w:t>, khắc phục các trường hợp nghiêng, lún, nứt, sụt nhà ở</w:t>
      </w:r>
      <w:r w:rsidR="00103757">
        <w:rPr>
          <w:i/>
          <w:spacing w:val="-4"/>
          <w:sz w:val="26"/>
          <w:szCs w:val="24"/>
          <w:lang w:val="it-IT"/>
        </w:rPr>
        <w:t>;</w:t>
      </w:r>
      <w:r w:rsidRPr="00496CEF">
        <w:rPr>
          <w:i/>
          <w:spacing w:val="-4"/>
          <w:sz w:val="26"/>
          <w:szCs w:val="24"/>
          <w:lang w:val="it-IT"/>
        </w:rPr>
        <w:t xml:space="preserve"> </w:t>
      </w:r>
    </w:p>
    <w:p w14:paraId="5C72DAEC" w14:textId="77777777" w:rsidR="003C48E7" w:rsidRPr="00496CEF" w:rsidRDefault="003C48E7" w:rsidP="006665AE">
      <w:pPr>
        <w:pStyle w:val="ListParagraph"/>
        <w:widowControl w:val="0"/>
        <w:numPr>
          <w:ilvl w:val="0"/>
          <w:numId w:val="33"/>
        </w:numPr>
        <w:spacing w:before="60" w:line="276" w:lineRule="auto"/>
        <w:ind w:left="851" w:hanging="357"/>
        <w:jc w:val="both"/>
        <w:rPr>
          <w:b/>
          <w:i/>
          <w:sz w:val="26"/>
          <w:szCs w:val="24"/>
          <w:lang w:val="it-IT"/>
        </w:rPr>
      </w:pPr>
      <w:r w:rsidRPr="00496CEF">
        <w:rPr>
          <w:i/>
          <w:sz w:val="26"/>
          <w:szCs w:val="24"/>
          <w:lang w:val="it-IT"/>
        </w:rPr>
        <w:t>Bảo hành sửa chữa đối với sản phẩm nhà hoàn thiện bao gồm phần ốp, lát, trát, hệ thống cung cấp chất đốt (nếu có), hệ thống cung cấp điện sinh hoạt, cấp điện chiếu sáng, hệ thống cấp nước sinh hoạt, thoát nước thải sinh hoạt</w:t>
      </w:r>
      <w:r w:rsidRPr="00561534">
        <w:rPr>
          <w:i/>
          <w:sz w:val="26"/>
          <w:szCs w:val="24"/>
          <w:lang w:val="it-IT"/>
        </w:rPr>
        <w:t>;</w:t>
      </w:r>
      <w:r w:rsidRPr="00496CEF">
        <w:rPr>
          <w:i/>
          <w:sz w:val="26"/>
          <w:szCs w:val="24"/>
          <w:lang w:val="it-IT"/>
        </w:rPr>
        <w:t xml:space="preserve">  </w:t>
      </w:r>
    </w:p>
    <w:p w14:paraId="3D457689" w14:textId="1667A05A" w:rsidR="003C48E7" w:rsidRPr="00103757" w:rsidRDefault="003C48E7" w:rsidP="006665AE">
      <w:pPr>
        <w:pStyle w:val="ListParagraph"/>
        <w:widowControl w:val="0"/>
        <w:numPr>
          <w:ilvl w:val="0"/>
          <w:numId w:val="34"/>
        </w:numPr>
        <w:spacing w:before="60" w:line="276" w:lineRule="auto"/>
        <w:ind w:left="567" w:hanging="357"/>
        <w:jc w:val="both"/>
        <w:outlineLvl w:val="0"/>
        <w:rPr>
          <w:i/>
          <w:color w:val="000000"/>
          <w:spacing w:val="-4"/>
          <w:sz w:val="26"/>
          <w:szCs w:val="24"/>
          <w:lang w:val="it-IT"/>
        </w:rPr>
      </w:pPr>
      <w:r w:rsidRPr="00103757">
        <w:rPr>
          <w:b/>
          <w:sz w:val="26"/>
          <w:szCs w:val="24"/>
          <w:lang w:val="it-IT"/>
        </w:rPr>
        <w:t>Phần bảo hành trong thời gian</w:t>
      </w:r>
      <w:r w:rsidRPr="00103757">
        <w:rPr>
          <w:sz w:val="26"/>
          <w:szCs w:val="24"/>
          <w:lang w:val="it-IT"/>
        </w:rPr>
        <w:t xml:space="preserve"> </w:t>
      </w:r>
      <w:r w:rsidRPr="00103757">
        <w:rPr>
          <w:b/>
          <w:sz w:val="26"/>
          <w:szCs w:val="24"/>
          <w:lang w:val="it-IT"/>
        </w:rPr>
        <w:t>12 tháng</w:t>
      </w:r>
      <w:r w:rsidRPr="00103757">
        <w:rPr>
          <w:sz w:val="26"/>
          <w:szCs w:val="24"/>
          <w:lang w:val="it-IT"/>
        </w:rPr>
        <w:t xml:space="preserve"> </w:t>
      </w:r>
      <w:r w:rsidR="00CB218B" w:rsidRPr="00103757">
        <w:rPr>
          <w:sz w:val="26"/>
          <w:szCs w:val="24"/>
          <w:lang w:val="it-IT"/>
        </w:rPr>
        <w:t>kể từ thời gian bàn giao nhà theo Phụ lục 2 – Biên bản bàn giao nhà</w:t>
      </w:r>
      <w:r w:rsidRPr="00103757">
        <w:rPr>
          <w:sz w:val="26"/>
          <w:szCs w:val="24"/>
          <w:lang w:val="it-IT"/>
        </w:rPr>
        <w:t xml:space="preserve">, bao gồm </w:t>
      </w:r>
      <w:r w:rsidRPr="00103757">
        <w:rPr>
          <w:i/>
          <w:sz w:val="26"/>
          <w:szCs w:val="24"/>
          <w:lang w:val="it-IT"/>
        </w:rPr>
        <w:t>b</w:t>
      </w:r>
      <w:r w:rsidRPr="00103757">
        <w:rPr>
          <w:i/>
          <w:color w:val="000000"/>
          <w:spacing w:val="-4"/>
          <w:sz w:val="26"/>
          <w:szCs w:val="24"/>
          <w:lang w:val="it-IT"/>
        </w:rPr>
        <w:t xml:space="preserve">ảo hành những hư hỏng bao gồm sơn bê và các công trình phụ như hàng rào, mái che, lát gạch sân trước (nếu có) </w:t>
      </w:r>
    </w:p>
    <w:p w14:paraId="2CE147B4" w14:textId="14FC1954" w:rsidR="004A580D" w:rsidRPr="00753C3A" w:rsidRDefault="003C48E7" w:rsidP="006665AE">
      <w:pPr>
        <w:pStyle w:val="ListParagraph"/>
        <w:numPr>
          <w:ilvl w:val="0"/>
          <w:numId w:val="34"/>
        </w:numPr>
        <w:shd w:val="clear" w:color="auto" w:fill="FFFFFF"/>
        <w:spacing w:before="60" w:line="276" w:lineRule="auto"/>
        <w:ind w:left="567" w:hanging="357"/>
        <w:jc w:val="both"/>
        <w:rPr>
          <w:color w:val="000000"/>
          <w:sz w:val="26"/>
          <w:szCs w:val="24"/>
          <w:lang w:val="it-IT"/>
        </w:rPr>
      </w:pPr>
      <w:r w:rsidRPr="00753C3A">
        <w:rPr>
          <w:color w:val="000000"/>
          <w:sz w:val="26"/>
          <w:szCs w:val="24"/>
          <w:lang w:val="vi-VN"/>
        </w:rPr>
        <w:t>Riêng</w:t>
      </w:r>
      <w:r w:rsidRPr="00561534">
        <w:rPr>
          <w:rFonts w:eastAsia="Times New Roman"/>
          <w:color w:val="000000"/>
          <w:sz w:val="26"/>
          <w:szCs w:val="26"/>
          <w:lang w:val="it-IT"/>
        </w:rPr>
        <w:t xml:space="preserve"> đ</w:t>
      </w:r>
      <w:r w:rsidR="00256F85" w:rsidRPr="00561534">
        <w:rPr>
          <w:rFonts w:eastAsia="Times New Roman"/>
          <w:color w:val="000000"/>
          <w:sz w:val="26"/>
          <w:szCs w:val="26"/>
          <w:lang w:val="it-IT"/>
        </w:rPr>
        <w:t xml:space="preserve">ối với các thiết bị khác gắn với nhà ở thì </w:t>
      </w:r>
      <w:r w:rsidR="00746AD3"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thực hiện bảo hành theo quy định của nhà sản xuất hoặc nhà phân phối.</w:t>
      </w:r>
      <w:r w:rsidRPr="00561534">
        <w:rPr>
          <w:rFonts w:eastAsia="Times New Roman"/>
          <w:color w:val="000000"/>
          <w:sz w:val="26"/>
          <w:szCs w:val="26"/>
          <w:lang w:val="it-IT"/>
        </w:rPr>
        <w:t xml:space="preserve"> Hoặc </w:t>
      </w:r>
      <w:r w:rsidR="004A580D" w:rsidRPr="00753C3A">
        <w:rPr>
          <w:color w:val="000000"/>
          <w:sz w:val="26"/>
          <w:szCs w:val="24"/>
          <w:lang w:val="vi-VN"/>
        </w:rPr>
        <w:t xml:space="preserve">đối với những sản phẩm nhà hoàn thiện sẳn </w:t>
      </w:r>
      <w:r w:rsidR="004A580D" w:rsidRPr="00753C3A">
        <w:rPr>
          <w:color w:val="000000"/>
          <w:sz w:val="26"/>
          <w:szCs w:val="24"/>
          <w:lang w:val="it-IT"/>
        </w:rPr>
        <w:t xml:space="preserve">bao gồm </w:t>
      </w:r>
      <w:r w:rsidR="004A580D" w:rsidRPr="00753C3A">
        <w:rPr>
          <w:color w:val="000000"/>
          <w:sz w:val="26"/>
          <w:szCs w:val="24"/>
          <w:lang w:val="vi-VN"/>
        </w:rPr>
        <w:t>các loại vật liệu lót sàn, các thiết bị điện,</w:t>
      </w:r>
      <w:r w:rsidR="004A580D" w:rsidRPr="00753C3A">
        <w:rPr>
          <w:color w:val="000000"/>
          <w:sz w:val="26"/>
          <w:szCs w:val="24"/>
          <w:lang w:val="it-IT"/>
        </w:rPr>
        <w:t xml:space="preserve"> </w:t>
      </w:r>
      <w:r w:rsidR="004A580D" w:rsidRPr="00753C3A">
        <w:rPr>
          <w:color w:val="000000"/>
          <w:sz w:val="26"/>
          <w:szCs w:val="24"/>
          <w:lang w:val="vi-VN"/>
        </w:rPr>
        <w:t>thiết bị vệ sinh,</w:t>
      </w:r>
      <w:r w:rsidR="004A580D" w:rsidRPr="00753C3A">
        <w:rPr>
          <w:color w:val="000000"/>
          <w:sz w:val="26"/>
          <w:szCs w:val="24"/>
          <w:lang w:val="it-IT"/>
        </w:rPr>
        <w:t xml:space="preserve"> thiết bị cửa.</w:t>
      </w:r>
      <w:r w:rsidR="004A580D" w:rsidRPr="00753C3A">
        <w:rPr>
          <w:color w:val="000000"/>
          <w:sz w:val="26"/>
          <w:szCs w:val="24"/>
          <w:lang w:val="vi-VN"/>
        </w:rPr>
        <w:t>...việc bảo hành sẽ được tính trên qu</w:t>
      </w:r>
      <w:r w:rsidR="004A580D" w:rsidRPr="00753C3A">
        <w:rPr>
          <w:color w:val="000000"/>
          <w:sz w:val="26"/>
          <w:szCs w:val="24"/>
          <w:lang w:val="it-IT"/>
        </w:rPr>
        <w:t>y</w:t>
      </w:r>
      <w:r w:rsidR="004A580D" w:rsidRPr="00753C3A">
        <w:rPr>
          <w:color w:val="000000"/>
          <w:sz w:val="26"/>
          <w:szCs w:val="24"/>
          <w:lang w:val="vi-VN"/>
        </w:rPr>
        <w:t xml:space="preserve"> định bảo hành theo nhà cung cấp thiết bị đó;</w:t>
      </w:r>
      <w:r w:rsidR="004A580D" w:rsidRPr="00753C3A">
        <w:rPr>
          <w:color w:val="000000"/>
          <w:sz w:val="26"/>
          <w:szCs w:val="24"/>
          <w:lang w:val="it-IT"/>
        </w:rPr>
        <w:t xml:space="preserve"> </w:t>
      </w:r>
    </w:p>
    <w:p w14:paraId="59888760" w14:textId="4141B2B3" w:rsidR="00256F85" w:rsidRPr="00561534" w:rsidRDefault="00746AD3"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có trách nhiệm thực hiện bảo hành nhà ở bằng cách thay thế hoặc sửa chữa các điểm bị khuyết tật hoặc thay thế các trang thiết bị cùng loại có chất lượng tương đương hoặc tốt hơn. Việc bảo hành bằng cách thay thế hoặc sửa chữa chỉ do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hoặc Bên được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ủy quyền thực hiện.</w:t>
      </w:r>
    </w:p>
    <w:p w14:paraId="65BE568C" w14:textId="6ADBAF9D" w:rsidR="00256F85" w:rsidRPr="00561534" w:rsidRDefault="00746AD3" w:rsidP="006665AE">
      <w:pPr>
        <w:pStyle w:val="ListParagraph"/>
        <w:numPr>
          <w:ilvl w:val="0"/>
          <w:numId w:val="14"/>
        </w:numPr>
        <w:shd w:val="clear" w:color="auto" w:fill="FFFFFF"/>
        <w:spacing w:before="60" w:after="60" w:line="276" w:lineRule="auto"/>
        <w:ind w:left="90" w:firstLine="180"/>
        <w:jc w:val="both"/>
        <w:rPr>
          <w:rFonts w:eastAsia="Times New Roman"/>
          <w:color w:val="FF0000"/>
          <w:sz w:val="26"/>
          <w:szCs w:val="26"/>
          <w:lang w:val="it-IT"/>
        </w:rPr>
      </w:pP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phải kịp thời thông báo bằng văn bản cho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khi nhà ở có các hư hỏng thuộc diện được bảo hành. Trong thời </w:t>
      </w:r>
      <w:r w:rsidR="00256F85" w:rsidRPr="00561534">
        <w:rPr>
          <w:rFonts w:eastAsia="Times New Roman"/>
          <w:sz w:val="26"/>
          <w:szCs w:val="26"/>
          <w:lang w:val="it-IT"/>
        </w:rPr>
        <w:t xml:space="preserve">hạn </w:t>
      </w:r>
      <w:r w:rsidR="004A580D" w:rsidRPr="00561534">
        <w:rPr>
          <w:sz w:val="26"/>
          <w:szCs w:val="24"/>
          <w:lang w:val="it-IT"/>
        </w:rPr>
        <w:t xml:space="preserve">07 (bảy) </w:t>
      </w:r>
      <w:r w:rsidR="00256F85" w:rsidRPr="00561534">
        <w:rPr>
          <w:rFonts w:eastAsia="Times New Roman"/>
          <w:sz w:val="26"/>
          <w:szCs w:val="26"/>
          <w:lang w:val="it-IT"/>
        </w:rPr>
        <w:t>ngày</w:t>
      </w:r>
      <w:r w:rsidR="00256F85" w:rsidRPr="00561534">
        <w:rPr>
          <w:rFonts w:eastAsia="Times New Roman"/>
          <w:color w:val="000000"/>
          <w:sz w:val="26"/>
          <w:szCs w:val="26"/>
          <w:lang w:val="it-IT"/>
        </w:rPr>
        <w:t xml:space="preserve">, kể từ ngày nhận được thông báo của </w:t>
      </w: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thì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có trách nhiệm </w:t>
      </w:r>
      <w:r w:rsidR="004A580D" w:rsidRPr="00561534">
        <w:rPr>
          <w:rFonts w:eastAsia="Times New Roman"/>
          <w:color w:val="000000"/>
          <w:sz w:val="26"/>
          <w:szCs w:val="26"/>
          <w:lang w:val="it-IT"/>
        </w:rPr>
        <w:t xml:space="preserve">kiểm tra và </w:t>
      </w:r>
      <w:r w:rsidR="00256F85" w:rsidRPr="00561534">
        <w:rPr>
          <w:rFonts w:eastAsia="Times New Roman"/>
          <w:color w:val="000000"/>
          <w:sz w:val="26"/>
          <w:szCs w:val="26"/>
          <w:lang w:val="it-IT"/>
        </w:rPr>
        <w:t xml:space="preserve">thực hiện bảo hành các hư hỏng theo đúng thỏa thuận và theo quy định của pháp luật; </w:t>
      </w: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phải tạo điều kiện để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thực hiện bảo hành nhà ở. Nếu </w:t>
      </w:r>
      <w:r w:rsidRPr="00561534">
        <w:rPr>
          <w:rFonts w:eastAsia="Times New Roman"/>
          <w:color w:val="000000"/>
          <w:sz w:val="26"/>
          <w:szCs w:val="26"/>
          <w:lang w:val="it-IT"/>
        </w:rPr>
        <w:t xml:space="preserve">Bên Bán </w:t>
      </w:r>
      <w:r w:rsidR="00256F85" w:rsidRPr="00561534">
        <w:rPr>
          <w:rFonts w:eastAsia="Times New Roman"/>
          <w:color w:val="000000"/>
          <w:sz w:val="26"/>
          <w:szCs w:val="26"/>
          <w:lang w:val="it-IT"/>
        </w:rPr>
        <w:t xml:space="preserve">chậm thực hiện việc bảo hành mà gây thiệt hại cho </w:t>
      </w:r>
      <w:r w:rsidRPr="00561534">
        <w:rPr>
          <w:rFonts w:eastAsia="Times New Roman"/>
          <w:color w:val="000000"/>
          <w:sz w:val="26"/>
          <w:szCs w:val="26"/>
          <w:lang w:val="it-IT"/>
        </w:rPr>
        <w:t>Bên Mua</w:t>
      </w:r>
      <w:r w:rsidR="00256F85" w:rsidRPr="00561534">
        <w:rPr>
          <w:rFonts w:eastAsia="Times New Roman"/>
          <w:color w:val="000000"/>
          <w:sz w:val="26"/>
          <w:szCs w:val="26"/>
          <w:lang w:val="it-IT"/>
        </w:rPr>
        <w:t xml:space="preserve"> thì phải chịu trách nhiệm bồi thường cho </w:t>
      </w:r>
      <w:r w:rsidRPr="00561534">
        <w:rPr>
          <w:rFonts w:eastAsia="Times New Roman"/>
          <w:sz w:val="26"/>
          <w:szCs w:val="26"/>
          <w:lang w:val="it-IT"/>
        </w:rPr>
        <w:t>Bên Mua</w:t>
      </w:r>
      <w:r w:rsidR="00256F85" w:rsidRPr="00561534">
        <w:rPr>
          <w:rFonts w:eastAsia="Times New Roman"/>
          <w:sz w:val="26"/>
          <w:szCs w:val="26"/>
          <w:lang w:val="it-IT"/>
        </w:rPr>
        <w:t xml:space="preserve"> theo thiệt hại thực tế xảy ra.</w:t>
      </w:r>
      <w:r w:rsidR="004A580D" w:rsidRPr="00561534">
        <w:rPr>
          <w:rFonts w:eastAsia="Times New Roman"/>
          <w:sz w:val="26"/>
          <w:szCs w:val="26"/>
          <w:lang w:val="it-IT"/>
        </w:rPr>
        <w:t xml:space="preserve"> Trừ trường hợp có thỏa thuận khác bằng biên bản.</w:t>
      </w:r>
    </w:p>
    <w:p w14:paraId="520B2F8C" w14:textId="77777777" w:rsidR="00256F85" w:rsidRPr="00561534" w:rsidRDefault="00256F85"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Nhà ở được bảo hành kể từ khi hoàn thành việc xây dựng và nghiệm thu đưa vào sử dụng với thời hạn </w:t>
      </w:r>
      <w:r w:rsidR="003C48E7" w:rsidRPr="00561534">
        <w:rPr>
          <w:rFonts w:eastAsia="Times New Roman"/>
          <w:color w:val="000000"/>
          <w:sz w:val="26"/>
          <w:szCs w:val="26"/>
          <w:lang w:val="it-IT"/>
        </w:rPr>
        <w:t xml:space="preserve">tối thiểu </w:t>
      </w:r>
      <w:r w:rsidRPr="00561534">
        <w:rPr>
          <w:rFonts w:eastAsia="Times New Roman"/>
          <w:sz w:val="26"/>
          <w:szCs w:val="26"/>
          <w:lang w:val="it-IT"/>
        </w:rPr>
        <w:t xml:space="preserve">là 24 tháng. </w:t>
      </w:r>
      <w:r w:rsidRPr="00561534">
        <w:rPr>
          <w:rFonts w:eastAsia="Times New Roman"/>
          <w:color w:val="000000"/>
          <w:sz w:val="26"/>
          <w:szCs w:val="26"/>
          <w:lang w:val="it-IT"/>
        </w:rPr>
        <w:t xml:space="preserve">Thời gian bảo hành nhà ở được tính từ thời điểm </w:t>
      </w:r>
      <w:r w:rsidRPr="00561534">
        <w:rPr>
          <w:rFonts w:eastAsia="Times New Roman"/>
          <w:color w:val="000000"/>
          <w:sz w:val="26"/>
          <w:szCs w:val="26"/>
          <w:lang w:val="it-IT"/>
        </w:rPr>
        <w:lastRenderedPageBreak/>
        <w:t>nhà ở có biên bản nghiệm thu đưa nhà ở vào sử dụng theo quy định của pháp luật về xây dựng.</w:t>
      </w:r>
    </w:p>
    <w:p w14:paraId="44570A15" w14:textId="77777777" w:rsidR="00B45029" w:rsidRPr="00561534" w:rsidRDefault="00B45029"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Thỏa thuận về các trường hợp không thực hiện bảo hành nhà ở trong các trường hợp nhà ở bị hư hỏng do thiên tai, địch họa hoặc do lỗi của người sử dụng gây ra;</w:t>
      </w:r>
    </w:p>
    <w:p w14:paraId="0E81A420" w14:textId="1172BF3F" w:rsidR="00AF0939" w:rsidRPr="00561534" w:rsidRDefault="00256F85" w:rsidP="006665AE">
      <w:pPr>
        <w:pStyle w:val="ListParagraph"/>
        <w:numPr>
          <w:ilvl w:val="0"/>
          <w:numId w:val="14"/>
        </w:numPr>
        <w:shd w:val="clear" w:color="auto" w:fill="FFFFFF"/>
        <w:spacing w:before="60" w:after="6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Sau thời hạn bảo hành theo thỏa thuận tại khoản 5 Điều này, việc sửa chữa các hư hỏng của nhà ở thuộc trách nhiệm của </w:t>
      </w:r>
      <w:r w:rsidR="00746AD3" w:rsidRPr="00561534">
        <w:rPr>
          <w:rFonts w:eastAsia="Times New Roman"/>
          <w:color w:val="000000"/>
          <w:sz w:val="26"/>
          <w:szCs w:val="26"/>
          <w:lang w:val="it-IT"/>
        </w:rPr>
        <w:t>Bên Mua</w:t>
      </w:r>
      <w:r w:rsidR="003C48E7" w:rsidRPr="00561534">
        <w:rPr>
          <w:rFonts w:eastAsia="Times New Roman"/>
          <w:color w:val="000000"/>
          <w:sz w:val="26"/>
          <w:szCs w:val="26"/>
          <w:lang w:val="it-IT"/>
        </w:rPr>
        <w:t>.</w:t>
      </w:r>
    </w:p>
    <w:p w14:paraId="7FA87CE5" w14:textId="77777777" w:rsidR="003C48E7" w:rsidRPr="00561534" w:rsidRDefault="003C48E7" w:rsidP="006665AE">
      <w:pPr>
        <w:widowControl w:val="0"/>
        <w:spacing w:before="120" w:line="276" w:lineRule="auto"/>
        <w:ind w:right="-143"/>
        <w:outlineLvl w:val="0"/>
        <w:rPr>
          <w:b/>
          <w:sz w:val="26"/>
          <w:szCs w:val="24"/>
          <w:lang w:val="it-IT"/>
        </w:rPr>
      </w:pPr>
      <w:r w:rsidRPr="00561534">
        <w:rPr>
          <w:b/>
          <w:sz w:val="26"/>
          <w:szCs w:val="24"/>
          <w:lang w:val="it-IT"/>
        </w:rPr>
        <w:t>ĐIỀU 7. CHUYỂN GIAO QUYỀN VÀ NGHĨA VỤ</w:t>
      </w:r>
    </w:p>
    <w:p w14:paraId="7DCC57B2" w14:textId="086E066E"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Trường hợp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có nhu cầu thế chấp nhà ở đã mua cho tổ chức tín dụng đang hoạt động tại Việt Nam trước khi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được cấp Giấy chứng nhận thì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phải thông báo trước bằng văn bản để </w:t>
      </w:r>
      <w:r w:rsidR="00746AD3" w:rsidRPr="00561534">
        <w:rPr>
          <w:rFonts w:eastAsia="Times New Roman"/>
          <w:color w:val="000000"/>
          <w:sz w:val="26"/>
          <w:szCs w:val="26"/>
          <w:lang w:val="it-IT"/>
        </w:rPr>
        <w:t xml:space="preserve">Bên Bán </w:t>
      </w:r>
      <w:r w:rsidRPr="00561534">
        <w:rPr>
          <w:rFonts w:eastAsia="Times New Roman"/>
          <w:color w:val="000000"/>
          <w:sz w:val="26"/>
          <w:szCs w:val="26"/>
          <w:lang w:val="it-IT"/>
        </w:rPr>
        <w:t xml:space="preserve">cùng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làm các thủ tục cần thiết theo quy định của tổ chức tín dụng.</w:t>
      </w:r>
    </w:p>
    <w:p w14:paraId="234D4745" w14:textId="5AF614CC"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sz w:val="26"/>
          <w:szCs w:val="26"/>
          <w:lang w:val="it-IT"/>
        </w:rPr>
      </w:pPr>
      <w:r w:rsidRPr="00561534">
        <w:rPr>
          <w:rFonts w:eastAsia="Times New Roman"/>
          <w:color w:val="000000"/>
          <w:sz w:val="26"/>
          <w:szCs w:val="26"/>
          <w:lang w:val="it-IT"/>
        </w:rPr>
        <w:t xml:space="preserve">Trong trường hợp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chưa nhận bàn giao nhà ở từ </w:t>
      </w:r>
      <w:r w:rsidR="00746AD3" w:rsidRPr="00561534">
        <w:rPr>
          <w:rFonts w:eastAsia="Times New Roman"/>
          <w:color w:val="000000"/>
          <w:sz w:val="26"/>
          <w:szCs w:val="26"/>
          <w:lang w:val="it-IT"/>
        </w:rPr>
        <w:t xml:space="preserve">Bên Bán </w:t>
      </w:r>
      <w:r w:rsidRPr="00561534">
        <w:rPr>
          <w:rFonts w:eastAsia="Times New Roman"/>
          <w:color w:val="000000"/>
          <w:sz w:val="26"/>
          <w:szCs w:val="26"/>
          <w:lang w:val="it-IT"/>
        </w:rPr>
        <w:t xml:space="preserve">mà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có nhu cầu thực hiện chuyển nhượng hợp đồng này cho bên thứ ba thì các bên phải thực hiện đúng thủ tục chuyển nhượng hợp đồng theo quy định của pháp luật về kinh doanh bất động </w:t>
      </w:r>
      <w:r w:rsidRPr="00561534">
        <w:rPr>
          <w:rFonts w:eastAsia="Times New Roman"/>
          <w:sz w:val="26"/>
          <w:szCs w:val="26"/>
          <w:lang w:val="it-IT"/>
        </w:rPr>
        <w:t xml:space="preserve">sản. </w:t>
      </w:r>
      <w:r w:rsidR="00746AD3" w:rsidRPr="00561534">
        <w:rPr>
          <w:rFonts w:eastAsia="Times New Roman"/>
          <w:sz w:val="26"/>
          <w:szCs w:val="26"/>
          <w:lang w:val="it-IT"/>
        </w:rPr>
        <w:t xml:space="preserve">Bên Bán </w:t>
      </w:r>
      <w:r w:rsidRPr="00561534">
        <w:rPr>
          <w:rFonts w:eastAsia="Times New Roman"/>
          <w:sz w:val="26"/>
          <w:szCs w:val="26"/>
          <w:lang w:val="it-IT"/>
        </w:rPr>
        <w:t xml:space="preserve">không được </w:t>
      </w:r>
      <w:commentRangeStart w:id="19"/>
      <w:r w:rsidRPr="00561534">
        <w:rPr>
          <w:rFonts w:eastAsia="Times New Roman"/>
          <w:sz w:val="26"/>
          <w:szCs w:val="26"/>
          <w:lang w:val="it-IT"/>
        </w:rPr>
        <w:t>thu</w:t>
      </w:r>
      <w:commentRangeEnd w:id="19"/>
      <w:r w:rsidRPr="00561534">
        <w:rPr>
          <w:rStyle w:val="CommentReference"/>
          <w:rFonts w:eastAsia="Times New Roman"/>
          <w:sz w:val="26"/>
          <w:szCs w:val="26"/>
          <w:lang w:val="it-IT"/>
        </w:rPr>
        <w:commentReference w:id="19"/>
      </w:r>
      <w:r w:rsidRPr="00561534">
        <w:rPr>
          <w:rFonts w:eastAsia="Times New Roman"/>
          <w:sz w:val="26"/>
          <w:szCs w:val="26"/>
          <w:lang w:val="it-IT"/>
        </w:rPr>
        <w:t xml:space="preserve"> thêm bất kỳ một khoản kinh phí chuyển nhượng hợp đồng nào khi làm thủ tục xác nhận việc chuyển nhượng hợp đồng cho </w:t>
      </w:r>
      <w:r w:rsidR="00746AD3" w:rsidRPr="00561534">
        <w:rPr>
          <w:rFonts w:eastAsia="Times New Roman"/>
          <w:sz w:val="26"/>
          <w:szCs w:val="26"/>
          <w:lang w:val="it-IT"/>
        </w:rPr>
        <w:t>Bên Mua</w:t>
      </w:r>
      <w:r w:rsidRPr="00561534">
        <w:rPr>
          <w:rFonts w:eastAsia="Times New Roman"/>
          <w:sz w:val="26"/>
          <w:szCs w:val="26"/>
          <w:lang w:val="it-IT"/>
        </w:rPr>
        <w:t>.</w:t>
      </w:r>
    </w:p>
    <w:p w14:paraId="66B3E26E" w14:textId="5B60DE68"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sz w:val="26"/>
          <w:szCs w:val="26"/>
          <w:lang w:val="it-IT"/>
        </w:rPr>
      </w:pPr>
      <w:r w:rsidRPr="00561534">
        <w:rPr>
          <w:rFonts w:eastAsia="Times New Roman"/>
          <w:sz w:val="26"/>
          <w:szCs w:val="26"/>
          <w:lang w:val="it-IT"/>
        </w:rPr>
        <w:t xml:space="preserve">Hai bên thống nhất rằng, </w:t>
      </w:r>
      <w:r w:rsidR="00746AD3" w:rsidRPr="00561534">
        <w:rPr>
          <w:rFonts w:eastAsia="Times New Roman"/>
          <w:sz w:val="26"/>
          <w:szCs w:val="26"/>
          <w:lang w:val="it-IT"/>
        </w:rPr>
        <w:t>Bên Mua</w:t>
      </w:r>
      <w:r w:rsidRPr="00561534">
        <w:rPr>
          <w:rFonts w:eastAsia="Times New Roman"/>
          <w:sz w:val="26"/>
          <w:szCs w:val="26"/>
          <w:lang w:val="it-IT"/>
        </w:rPr>
        <w:t xml:space="preserve"> chỉ được chuyển nhượng hợp đồng mua bán cho bên thứ ba khi có đủ các điều </w:t>
      </w:r>
      <w:commentRangeStart w:id="20"/>
      <w:r w:rsidRPr="00561534">
        <w:rPr>
          <w:rFonts w:eastAsia="Times New Roman"/>
          <w:sz w:val="26"/>
          <w:szCs w:val="26"/>
          <w:lang w:val="it-IT"/>
        </w:rPr>
        <w:t>kiện</w:t>
      </w:r>
      <w:commentRangeEnd w:id="20"/>
      <w:r w:rsidRPr="00561534">
        <w:rPr>
          <w:rStyle w:val="CommentReference"/>
          <w:rFonts w:eastAsia="Times New Roman"/>
          <w:sz w:val="26"/>
          <w:szCs w:val="26"/>
          <w:lang w:val="it-IT"/>
        </w:rPr>
        <w:commentReference w:id="20"/>
      </w:r>
      <w:r w:rsidRPr="00561534">
        <w:rPr>
          <w:rFonts w:eastAsia="Times New Roman"/>
          <w:sz w:val="26"/>
          <w:szCs w:val="26"/>
          <w:lang w:val="it-IT"/>
        </w:rPr>
        <w:t xml:space="preserve"> theo quy định của pháp luật về kinh doanh bất động sản </w:t>
      </w:r>
      <w:commentRangeStart w:id="21"/>
      <w:r w:rsidR="000F12E6" w:rsidRPr="00561534">
        <w:rPr>
          <w:rFonts w:eastAsia="Times New Roman"/>
          <w:sz w:val="26"/>
          <w:szCs w:val="26"/>
          <w:lang w:val="it-IT"/>
        </w:rPr>
        <w:t xml:space="preserve">và khi </w:t>
      </w:r>
      <w:r w:rsidR="00746AD3" w:rsidRPr="00561534">
        <w:rPr>
          <w:rFonts w:eastAsia="Times New Roman"/>
          <w:sz w:val="26"/>
          <w:szCs w:val="26"/>
          <w:lang w:val="it-IT"/>
        </w:rPr>
        <w:t>Bên Mua</w:t>
      </w:r>
      <w:r w:rsidR="000F12E6" w:rsidRPr="00561534">
        <w:rPr>
          <w:rFonts w:eastAsia="Times New Roman"/>
          <w:sz w:val="26"/>
          <w:szCs w:val="26"/>
          <w:lang w:val="it-IT"/>
        </w:rPr>
        <w:t xml:space="preserve"> đã thực hiện xong nghĩa vụ thanh toán theo thỏa thuận với Bên Bán</w:t>
      </w:r>
      <w:commentRangeEnd w:id="21"/>
      <w:r w:rsidR="000F12E6" w:rsidRPr="00561534">
        <w:rPr>
          <w:rStyle w:val="CommentReference"/>
          <w:rFonts w:eastAsia="Times New Roman"/>
          <w:sz w:val="26"/>
          <w:szCs w:val="26"/>
          <w:lang w:val="it-IT"/>
        </w:rPr>
        <w:commentReference w:id="21"/>
      </w:r>
    </w:p>
    <w:p w14:paraId="1E0270ED" w14:textId="1400CE41" w:rsidR="003C48E7" w:rsidRPr="00561534" w:rsidRDefault="003C48E7" w:rsidP="006665AE">
      <w:pPr>
        <w:pStyle w:val="ListParagraph"/>
        <w:numPr>
          <w:ilvl w:val="0"/>
          <w:numId w:val="15"/>
        </w:numPr>
        <w:shd w:val="clear" w:color="auto" w:fill="FFFFFF"/>
        <w:spacing w:before="120" w:after="120" w:line="276" w:lineRule="auto"/>
        <w:ind w:left="90" w:firstLine="180"/>
        <w:jc w:val="both"/>
        <w:rPr>
          <w:rFonts w:eastAsia="Times New Roman"/>
          <w:color w:val="000000"/>
          <w:sz w:val="26"/>
          <w:szCs w:val="26"/>
          <w:lang w:val="it-IT"/>
        </w:rPr>
      </w:pPr>
      <w:r w:rsidRPr="00561534">
        <w:rPr>
          <w:rFonts w:eastAsia="Times New Roman"/>
          <w:color w:val="000000"/>
          <w:sz w:val="26"/>
          <w:szCs w:val="26"/>
          <w:lang w:val="it-IT"/>
        </w:rPr>
        <w:t xml:space="preserve">Trong cả hai trường hợp nêu tại khoản 1 và khoản 2 Điều này, người mua lại nhà ở hoặc bên nhận chuyển nhượng hợp đồng mua bán nhà ở đều được hưởng các quyền và phải thực hiện các nghĩa vụ của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theo thỏa thuận trong hợp đồng này.</w:t>
      </w:r>
    </w:p>
    <w:p w14:paraId="135BE232" w14:textId="77777777" w:rsidR="000F12E6" w:rsidRPr="00561534" w:rsidRDefault="000F12E6" w:rsidP="006665AE">
      <w:pPr>
        <w:shd w:val="clear" w:color="auto" w:fill="FFFFFF"/>
        <w:spacing w:before="60" w:after="60" w:line="276" w:lineRule="auto"/>
        <w:jc w:val="both"/>
        <w:rPr>
          <w:rFonts w:ascii="Arial" w:eastAsia="Times New Roman" w:hAnsi="Arial" w:cs="Arial"/>
          <w:color w:val="000000"/>
          <w:lang w:val="it-IT"/>
        </w:rPr>
      </w:pPr>
      <w:r w:rsidRPr="00561534">
        <w:rPr>
          <w:b/>
          <w:sz w:val="26"/>
          <w:szCs w:val="24"/>
          <w:lang w:val="it-IT"/>
        </w:rPr>
        <w:t>ĐIỀU 8. CÁC THỎA THUẬN VỀ SỞ HỮU CHUNG TRONG DỰ ÁN VÀ SỞ HỮU RIÊNG, QU</w:t>
      </w:r>
      <w:r w:rsidR="002C32A4" w:rsidRPr="00561534">
        <w:rPr>
          <w:b/>
          <w:sz w:val="26"/>
          <w:szCs w:val="24"/>
          <w:lang w:val="it-IT"/>
        </w:rPr>
        <w:t>Ả</w:t>
      </w:r>
      <w:r w:rsidRPr="00561534">
        <w:rPr>
          <w:b/>
          <w:sz w:val="26"/>
          <w:szCs w:val="24"/>
          <w:lang w:val="it-IT"/>
        </w:rPr>
        <w:t xml:space="preserve">N LÝ VẬN HÀNH DỰ ÁN </w:t>
      </w:r>
    </w:p>
    <w:p w14:paraId="470145A5" w14:textId="77777777" w:rsidR="000F12E6" w:rsidRPr="00561534" w:rsidRDefault="000F12E6" w:rsidP="006665AE">
      <w:pPr>
        <w:pStyle w:val="ListParagraph"/>
        <w:numPr>
          <w:ilvl w:val="0"/>
          <w:numId w:val="16"/>
        </w:numPr>
        <w:shd w:val="clear" w:color="auto" w:fill="FFFFFF"/>
        <w:spacing w:before="60" w:after="60" w:line="276" w:lineRule="auto"/>
        <w:ind w:left="567"/>
        <w:jc w:val="both"/>
        <w:rPr>
          <w:rFonts w:eastAsia="Times New Roman"/>
          <w:b/>
          <w:color w:val="000000"/>
          <w:sz w:val="26"/>
          <w:szCs w:val="26"/>
          <w:lang w:val="it-IT"/>
        </w:rPr>
      </w:pPr>
      <w:r w:rsidRPr="00561534">
        <w:rPr>
          <w:rFonts w:eastAsia="Times New Roman"/>
          <w:b/>
          <w:color w:val="000000"/>
          <w:sz w:val="26"/>
          <w:szCs w:val="26"/>
          <w:lang w:val="it-IT"/>
        </w:rPr>
        <w:t>Phần sở hữu chung và sở hữu riêng:</w:t>
      </w:r>
    </w:p>
    <w:p w14:paraId="16D9AE99" w14:textId="4522759F" w:rsidR="000F12E6" w:rsidRPr="00561534" w:rsidRDefault="00EE1EEA" w:rsidP="006665AE">
      <w:pPr>
        <w:pStyle w:val="ListParagraph"/>
        <w:shd w:val="clear" w:color="auto" w:fill="FFFFFF"/>
        <w:spacing w:line="276" w:lineRule="auto"/>
        <w:ind w:left="90" w:firstLine="477"/>
        <w:jc w:val="both"/>
        <w:rPr>
          <w:rFonts w:eastAsia="Times New Roman"/>
          <w:color w:val="000000"/>
          <w:sz w:val="26"/>
          <w:szCs w:val="26"/>
          <w:lang w:val="it-IT"/>
        </w:rPr>
      </w:pPr>
      <w:r w:rsidRPr="00561534">
        <w:rPr>
          <w:rFonts w:eastAsia="Times New Roman"/>
          <w:b/>
          <w:color w:val="000000"/>
          <w:sz w:val="26"/>
          <w:szCs w:val="26"/>
          <w:lang w:val="it-IT"/>
        </w:rPr>
        <w:t>a</w:t>
      </w:r>
      <w:r w:rsidRPr="00561534">
        <w:rPr>
          <w:rFonts w:eastAsia="Times New Roman"/>
          <w:color w:val="000000"/>
          <w:sz w:val="26"/>
          <w:szCs w:val="26"/>
          <w:lang w:val="it-IT"/>
        </w:rPr>
        <w:t xml:space="preserve">. </w:t>
      </w:r>
      <w:r w:rsidR="000F12E6" w:rsidRPr="00561534">
        <w:rPr>
          <w:rFonts w:eastAsia="Times New Roman"/>
          <w:color w:val="000000"/>
          <w:sz w:val="26"/>
          <w:szCs w:val="26"/>
          <w:lang w:val="it-IT"/>
        </w:rPr>
        <w:t xml:space="preserve"> </w:t>
      </w:r>
      <w:r w:rsidR="00746AD3" w:rsidRPr="00561534">
        <w:rPr>
          <w:rFonts w:eastAsia="Times New Roman"/>
          <w:color w:val="000000"/>
          <w:sz w:val="26"/>
          <w:szCs w:val="26"/>
          <w:lang w:val="it-IT"/>
        </w:rPr>
        <w:t>Bên Mua</w:t>
      </w:r>
      <w:r w:rsidR="000F12E6" w:rsidRPr="00561534">
        <w:rPr>
          <w:rFonts w:eastAsia="Times New Roman"/>
          <w:color w:val="000000"/>
          <w:sz w:val="26"/>
          <w:szCs w:val="26"/>
          <w:lang w:val="it-IT"/>
        </w:rPr>
        <w:t xml:space="preserve"> được quyền sử dụng riêng đối với diện tích đất gắn liền với nhà ở và có quyền sở hữu riêng đối với nhà ở đã mua có các thông tin được mô tả, quy định tại Điều 1 của hợp đồng;</w:t>
      </w:r>
    </w:p>
    <w:p w14:paraId="380BED63" w14:textId="6FE9CDE9" w:rsidR="000F12E6" w:rsidRPr="00561534" w:rsidRDefault="00EE1EEA" w:rsidP="006665AE">
      <w:pPr>
        <w:pStyle w:val="ListParagraph"/>
        <w:shd w:val="clear" w:color="auto" w:fill="FFFFFF"/>
        <w:spacing w:line="276" w:lineRule="auto"/>
        <w:ind w:left="90" w:firstLine="450"/>
        <w:jc w:val="both"/>
        <w:rPr>
          <w:rFonts w:eastAsia="Times New Roman"/>
          <w:sz w:val="26"/>
          <w:szCs w:val="26"/>
          <w:lang w:val="it-IT"/>
        </w:rPr>
      </w:pPr>
      <w:r w:rsidRPr="00561534">
        <w:rPr>
          <w:rFonts w:eastAsia="Times New Roman"/>
          <w:b/>
          <w:color w:val="000000"/>
          <w:sz w:val="26"/>
          <w:szCs w:val="26"/>
          <w:lang w:val="it-IT"/>
        </w:rPr>
        <w:t>b</w:t>
      </w:r>
      <w:r w:rsidRPr="00561534">
        <w:rPr>
          <w:rFonts w:eastAsia="Times New Roman"/>
          <w:color w:val="000000"/>
          <w:sz w:val="26"/>
          <w:szCs w:val="26"/>
          <w:lang w:val="it-IT"/>
        </w:rPr>
        <w:t>.</w:t>
      </w:r>
      <w:r w:rsidR="000F12E6" w:rsidRPr="00561534">
        <w:rPr>
          <w:rFonts w:eastAsia="Times New Roman"/>
          <w:color w:val="000000"/>
          <w:sz w:val="26"/>
          <w:szCs w:val="26"/>
          <w:lang w:val="it-IT"/>
        </w:rPr>
        <w:t xml:space="preserve"> </w:t>
      </w:r>
      <w:r w:rsidR="000F12E6" w:rsidRPr="00561534">
        <w:rPr>
          <w:rFonts w:eastAsia="Times New Roman"/>
          <w:sz w:val="26"/>
          <w:szCs w:val="26"/>
          <w:lang w:val="it-IT"/>
        </w:rPr>
        <w:t xml:space="preserve">Các phần diện tích, hạng mục công trình xây dựng thuộc sở hữu </w:t>
      </w:r>
      <w:commentRangeStart w:id="22"/>
      <w:r w:rsidR="000F12E6" w:rsidRPr="00561534">
        <w:rPr>
          <w:rFonts w:eastAsia="Times New Roman"/>
          <w:sz w:val="26"/>
          <w:szCs w:val="26"/>
          <w:lang w:val="it-IT"/>
        </w:rPr>
        <w:t>riêng</w:t>
      </w:r>
      <w:commentRangeEnd w:id="22"/>
      <w:r w:rsidR="000F12E6" w:rsidRPr="00561534">
        <w:rPr>
          <w:rStyle w:val="CommentReference"/>
          <w:rFonts w:eastAsia="Times New Roman"/>
          <w:sz w:val="26"/>
          <w:szCs w:val="26"/>
          <w:lang w:val="it-IT"/>
        </w:rPr>
        <w:commentReference w:id="22"/>
      </w:r>
      <w:r w:rsidR="000F12E6" w:rsidRPr="00561534">
        <w:rPr>
          <w:rFonts w:eastAsia="Times New Roman"/>
          <w:sz w:val="26"/>
          <w:szCs w:val="26"/>
          <w:lang w:val="it-IT"/>
        </w:rPr>
        <w:t xml:space="preserve"> của </w:t>
      </w:r>
      <w:r w:rsidR="00746AD3" w:rsidRPr="00561534">
        <w:rPr>
          <w:rFonts w:eastAsia="Times New Roman"/>
          <w:sz w:val="26"/>
          <w:szCs w:val="26"/>
          <w:lang w:val="it-IT"/>
        </w:rPr>
        <w:t xml:space="preserve">Bên Bán </w:t>
      </w:r>
      <w:r w:rsidR="002C32A4" w:rsidRPr="00561534">
        <w:rPr>
          <w:rFonts w:eastAsia="Times New Roman"/>
          <w:sz w:val="26"/>
          <w:szCs w:val="26"/>
          <w:lang w:val="it-IT"/>
        </w:rPr>
        <w:t>được qui định tại Phụ lục 3 – Quy chế quản lý khu đô thị 5A</w:t>
      </w:r>
      <w:r w:rsidR="00566BB0" w:rsidRPr="00561534">
        <w:rPr>
          <w:rFonts w:eastAsia="Times New Roman"/>
          <w:sz w:val="26"/>
          <w:szCs w:val="26"/>
          <w:lang w:val="it-IT"/>
        </w:rPr>
        <w:t>.</w:t>
      </w:r>
    </w:p>
    <w:p w14:paraId="3C9EC595" w14:textId="06FA050C" w:rsidR="000F12E6" w:rsidRPr="00561534" w:rsidRDefault="00746AD3" w:rsidP="006665AE">
      <w:pPr>
        <w:pStyle w:val="ListParagraph"/>
        <w:shd w:val="clear" w:color="auto" w:fill="FFFFFF"/>
        <w:spacing w:line="276" w:lineRule="auto"/>
        <w:ind w:left="90"/>
        <w:jc w:val="both"/>
        <w:rPr>
          <w:rFonts w:eastAsia="Times New Roman"/>
          <w:color w:val="000000"/>
          <w:sz w:val="26"/>
          <w:szCs w:val="26"/>
          <w:lang w:val="it-IT"/>
        </w:rPr>
      </w:pPr>
      <w:r w:rsidRPr="00561534">
        <w:rPr>
          <w:rFonts w:eastAsia="Times New Roman"/>
          <w:color w:val="000000"/>
          <w:sz w:val="26"/>
          <w:szCs w:val="26"/>
          <w:lang w:val="it-IT"/>
        </w:rPr>
        <w:t xml:space="preserve">Bên Bán </w:t>
      </w:r>
      <w:r w:rsidR="000F12E6" w:rsidRPr="00561534">
        <w:rPr>
          <w:rFonts w:eastAsia="Times New Roman"/>
          <w:color w:val="000000"/>
          <w:sz w:val="26"/>
          <w:szCs w:val="26"/>
          <w:lang w:val="it-IT"/>
        </w:rPr>
        <w:t>có quyền sở hữu riêng đối với các phần diện tích nhà, công trình xây dựng</w:t>
      </w:r>
      <w:r w:rsidR="00AE66EC" w:rsidRPr="00561534">
        <w:rPr>
          <w:rFonts w:eastAsia="Times New Roman"/>
          <w:color w:val="000000"/>
          <w:sz w:val="26"/>
          <w:szCs w:val="26"/>
          <w:lang w:val="it-IT"/>
        </w:rPr>
        <w:t xml:space="preserve"> thuộc sở hữu riêng của Bên bán</w:t>
      </w:r>
      <w:r w:rsidR="000F12E6" w:rsidRPr="00561534">
        <w:rPr>
          <w:rFonts w:eastAsia="Times New Roman"/>
          <w:color w:val="000000"/>
          <w:sz w:val="26"/>
          <w:szCs w:val="26"/>
          <w:lang w:val="it-IT"/>
        </w:rPr>
        <w:t>.</w:t>
      </w:r>
    </w:p>
    <w:p w14:paraId="320EBE12" w14:textId="5C11F9B1" w:rsidR="000F12E6" w:rsidRPr="00561534" w:rsidRDefault="00EE1EEA" w:rsidP="006665AE">
      <w:pPr>
        <w:pStyle w:val="ListParagraph"/>
        <w:shd w:val="clear" w:color="auto" w:fill="FFFFFF"/>
        <w:spacing w:line="276" w:lineRule="auto"/>
        <w:ind w:left="90" w:firstLine="540"/>
        <w:jc w:val="both"/>
        <w:rPr>
          <w:rFonts w:eastAsia="Times New Roman"/>
          <w:sz w:val="26"/>
          <w:szCs w:val="26"/>
          <w:lang w:val="it-IT"/>
        </w:rPr>
      </w:pPr>
      <w:r w:rsidRPr="00561534">
        <w:rPr>
          <w:rFonts w:eastAsia="Times New Roman"/>
          <w:b/>
          <w:color w:val="000000"/>
          <w:sz w:val="26"/>
          <w:szCs w:val="26"/>
          <w:lang w:val="it-IT"/>
        </w:rPr>
        <w:t>c</w:t>
      </w:r>
      <w:r w:rsidRPr="00561534">
        <w:rPr>
          <w:rFonts w:eastAsia="Times New Roman"/>
          <w:color w:val="000000"/>
          <w:sz w:val="26"/>
          <w:szCs w:val="26"/>
          <w:lang w:val="it-IT"/>
        </w:rPr>
        <w:t xml:space="preserve">. </w:t>
      </w:r>
      <w:r w:rsidR="000F12E6" w:rsidRPr="00561534">
        <w:rPr>
          <w:rFonts w:eastAsia="Times New Roman"/>
          <w:sz w:val="26"/>
          <w:szCs w:val="26"/>
          <w:lang w:val="it-IT"/>
        </w:rPr>
        <w:t xml:space="preserve">Các phần diện tích, hạng mục công trình trong dự án thuộc sở hữu chung của các chủ sở hữu nhà ở khác, công trình xây dựng khác trong dự án </w:t>
      </w:r>
      <w:r w:rsidR="002C32A4" w:rsidRPr="00561534">
        <w:rPr>
          <w:rFonts w:eastAsia="Times New Roman"/>
          <w:sz w:val="26"/>
          <w:szCs w:val="26"/>
          <w:lang w:val="it-IT"/>
        </w:rPr>
        <w:t>được qui định tại Phụ lục 3 – Quy chế quản lý khu đô thị 5A</w:t>
      </w:r>
      <w:r w:rsidR="00566BB0" w:rsidRPr="00561534">
        <w:rPr>
          <w:rFonts w:eastAsia="Times New Roman"/>
          <w:sz w:val="26"/>
          <w:szCs w:val="26"/>
          <w:lang w:val="it-IT"/>
        </w:rPr>
        <w:t>.</w:t>
      </w:r>
      <w:r w:rsidR="002C32A4" w:rsidRPr="00561534">
        <w:rPr>
          <w:rFonts w:eastAsia="Times New Roman"/>
          <w:sz w:val="26"/>
          <w:szCs w:val="26"/>
          <w:highlight w:val="yellow"/>
          <w:lang w:val="it-IT"/>
        </w:rPr>
        <w:t xml:space="preserve"> </w:t>
      </w:r>
    </w:p>
    <w:p w14:paraId="7A9E8350" w14:textId="7C750A1F" w:rsidR="00435761" w:rsidRPr="00561534" w:rsidRDefault="000F12E6" w:rsidP="006665AE">
      <w:pPr>
        <w:pStyle w:val="ListParagraph"/>
        <w:shd w:val="clear" w:color="auto" w:fill="FFFFFF"/>
        <w:spacing w:line="276" w:lineRule="auto"/>
        <w:ind w:left="90" w:firstLine="900"/>
        <w:jc w:val="both"/>
        <w:rPr>
          <w:rFonts w:eastAsia="Times New Roman"/>
          <w:sz w:val="26"/>
          <w:szCs w:val="26"/>
          <w:lang w:val="it-IT"/>
        </w:rPr>
      </w:pPr>
      <w:r w:rsidRPr="00561534">
        <w:rPr>
          <w:rFonts w:eastAsia="Times New Roman"/>
          <w:sz w:val="26"/>
          <w:szCs w:val="26"/>
          <w:lang w:val="it-IT"/>
        </w:rPr>
        <w:t xml:space="preserve">Các phần diện tích, hạng mục công trình trong dự án thuộc </w:t>
      </w:r>
      <w:commentRangeStart w:id="23"/>
      <w:r w:rsidRPr="00561534">
        <w:rPr>
          <w:rFonts w:eastAsia="Times New Roman"/>
          <w:sz w:val="26"/>
          <w:szCs w:val="26"/>
          <w:lang w:val="it-IT"/>
        </w:rPr>
        <w:t>sở</w:t>
      </w:r>
      <w:commentRangeEnd w:id="23"/>
      <w:r w:rsidR="00435761" w:rsidRPr="00561534">
        <w:rPr>
          <w:rStyle w:val="CommentReference"/>
          <w:rFonts w:eastAsia="Times New Roman"/>
          <w:sz w:val="26"/>
          <w:szCs w:val="26"/>
          <w:lang w:val="it-IT"/>
        </w:rPr>
        <w:commentReference w:id="23"/>
      </w:r>
      <w:r w:rsidRPr="00561534">
        <w:rPr>
          <w:rFonts w:eastAsia="Times New Roman"/>
          <w:sz w:val="26"/>
          <w:szCs w:val="26"/>
          <w:lang w:val="it-IT"/>
        </w:rPr>
        <w:t xml:space="preserve"> hữu riêng của chủ đầu tư nhưng được dành để sử dụng chung </w:t>
      </w:r>
      <w:r w:rsidR="00435761" w:rsidRPr="00561534">
        <w:rPr>
          <w:rFonts w:eastAsia="Times New Roman"/>
          <w:sz w:val="26"/>
          <w:szCs w:val="26"/>
          <w:lang w:val="it-IT"/>
        </w:rPr>
        <w:t>trong dự án qui định tại Phụ lục 3 – Quy chế quản lý khu đô thị 5A</w:t>
      </w:r>
      <w:r w:rsidR="00566BB0" w:rsidRPr="00561534">
        <w:rPr>
          <w:rFonts w:eastAsia="Times New Roman"/>
          <w:sz w:val="26"/>
          <w:szCs w:val="26"/>
          <w:lang w:val="it-IT"/>
        </w:rPr>
        <w:t>.</w:t>
      </w:r>
    </w:p>
    <w:p w14:paraId="2E209EE8" w14:textId="5932A558" w:rsidR="000F12E6" w:rsidRPr="00561534" w:rsidRDefault="000F12E6" w:rsidP="006665AE">
      <w:pPr>
        <w:pStyle w:val="ListParagraph"/>
        <w:shd w:val="clear" w:color="auto" w:fill="FFFFFF"/>
        <w:spacing w:line="276" w:lineRule="auto"/>
        <w:ind w:left="90" w:firstLine="810"/>
        <w:jc w:val="both"/>
        <w:rPr>
          <w:rFonts w:eastAsia="Times New Roman"/>
          <w:color w:val="000000"/>
          <w:sz w:val="26"/>
          <w:szCs w:val="26"/>
          <w:lang w:val="it-IT"/>
        </w:rPr>
      </w:pPr>
      <w:r w:rsidRPr="00561534">
        <w:rPr>
          <w:rFonts w:eastAsia="Times New Roman"/>
          <w:color w:val="000000"/>
          <w:sz w:val="26"/>
          <w:szCs w:val="26"/>
          <w:lang w:val="it-IT"/>
        </w:rPr>
        <w:t xml:space="preserve">Chủ đầu tư, </w:t>
      </w:r>
      <w:r w:rsidR="00746AD3" w:rsidRPr="00561534">
        <w:rPr>
          <w:rFonts w:eastAsia="Times New Roman"/>
          <w:color w:val="000000"/>
          <w:sz w:val="26"/>
          <w:szCs w:val="26"/>
          <w:lang w:val="it-IT"/>
        </w:rPr>
        <w:t>Bên Mua</w:t>
      </w:r>
      <w:r w:rsidRPr="00561534">
        <w:rPr>
          <w:rFonts w:eastAsia="Times New Roman"/>
          <w:color w:val="000000"/>
          <w:sz w:val="26"/>
          <w:szCs w:val="26"/>
          <w:lang w:val="it-IT"/>
        </w:rPr>
        <w:t xml:space="preserve"> nhà ở, các chủ sở hữu các phần diện tích công trình trong dự án có quyền sở hữu chung đối với các phần diện tích thuộc sở hữu chung. Bên bán, </w:t>
      </w:r>
      <w:r w:rsidR="00746AD3" w:rsidRPr="00561534">
        <w:rPr>
          <w:rFonts w:eastAsia="Times New Roman"/>
          <w:color w:val="000000"/>
          <w:sz w:val="26"/>
          <w:szCs w:val="26"/>
          <w:lang w:val="it-IT"/>
        </w:rPr>
        <w:t xml:space="preserve">Bên </w:t>
      </w:r>
      <w:r w:rsidR="00746AD3" w:rsidRPr="00561534">
        <w:rPr>
          <w:rFonts w:eastAsia="Times New Roman"/>
          <w:color w:val="000000"/>
          <w:sz w:val="26"/>
          <w:szCs w:val="26"/>
          <w:lang w:val="it-IT"/>
        </w:rPr>
        <w:lastRenderedPageBreak/>
        <w:t>Mua</w:t>
      </w:r>
      <w:r w:rsidRPr="00561534">
        <w:rPr>
          <w:rFonts w:eastAsia="Times New Roman"/>
          <w:color w:val="000000"/>
          <w:sz w:val="26"/>
          <w:szCs w:val="26"/>
          <w:lang w:val="it-IT"/>
        </w:rPr>
        <w:t xml:space="preserve"> và các chủ sở hữu khác đối với các phần diện tích nhà, công trình xây dựng khác có quyền sử dụng chung đối với phần diện tích, hạng mục công trình trong dự án thuộc sở hữu riêng của chủ đầu tư nhưng được dành để sử dụng chung.</w:t>
      </w:r>
    </w:p>
    <w:p w14:paraId="36C71772" w14:textId="144629F8" w:rsidR="00C16864" w:rsidRPr="006570DA" w:rsidRDefault="00932083" w:rsidP="006665AE">
      <w:pPr>
        <w:numPr>
          <w:ilvl w:val="0"/>
          <w:numId w:val="1"/>
        </w:numPr>
        <w:tabs>
          <w:tab w:val="left" w:pos="851"/>
        </w:tabs>
        <w:spacing w:line="276" w:lineRule="auto"/>
        <w:ind w:left="90" w:firstLine="540"/>
        <w:jc w:val="both"/>
        <w:rPr>
          <w:color w:val="C00000"/>
          <w:spacing w:val="-1"/>
          <w:sz w:val="26"/>
          <w:szCs w:val="26"/>
          <w:lang w:val="fr-FR"/>
        </w:rPr>
      </w:pPr>
      <w:r w:rsidRPr="006570DA">
        <w:rPr>
          <w:color w:val="C00000"/>
          <w:spacing w:val="-1"/>
          <w:sz w:val="26"/>
          <w:szCs w:val="26"/>
          <w:shd w:val="clear" w:color="auto" w:fill="FFFFFF"/>
          <w:lang w:val="fr-FR"/>
        </w:rPr>
        <w:t xml:space="preserve"> </w:t>
      </w:r>
      <w:r w:rsidR="00C16864" w:rsidRPr="006570DA">
        <w:rPr>
          <w:color w:val="C00000"/>
          <w:spacing w:val="-1"/>
          <w:sz w:val="26"/>
          <w:szCs w:val="26"/>
          <w:shd w:val="clear" w:color="auto" w:fill="FFFFFF"/>
          <w:lang w:val="fr-FR"/>
        </w:rPr>
        <w:t xml:space="preserve">Không được phép xây dựng </w:t>
      </w:r>
      <w:commentRangeStart w:id="24"/>
      <w:r w:rsidR="00C16864" w:rsidRPr="006570DA">
        <w:rPr>
          <w:color w:val="C00000"/>
          <w:spacing w:val="-1"/>
          <w:sz w:val="26"/>
          <w:szCs w:val="26"/>
          <w:shd w:val="clear" w:color="auto" w:fill="FFFFFF"/>
          <w:lang w:val="fr-FR"/>
        </w:rPr>
        <w:t>hàng</w:t>
      </w:r>
      <w:commentRangeEnd w:id="24"/>
      <w:r w:rsidR="00C16864" w:rsidRPr="006570DA">
        <w:rPr>
          <w:rStyle w:val="CommentReference"/>
          <w:color w:val="C00000"/>
          <w:spacing w:val="-1"/>
          <w:sz w:val="26"/>
          <w:szCs w:val="26"/>
          <w:shd w:val="clear" w:color="auto" w:fill="FFFFFF"/>
          <w:lang w:val="fr-FR"/>
        </w:rPr>
        <w:commentReference w:id="24"/>
      </w:r>
      <w:r w:rsidR="00C16864" w:rsidRPr="006570DA">
        <w:rPr>
          <w:color w:val="C00000"/>
          <w:spacing w:val="-1"/>
          <w:sz w:val="26"/>
          <w:szCs w:val="26"/>
          <w:shd w:val="clear" w:color="auto" w:fill="FFFFFF"/>
          <w:lang w:val="fr-FR"/>
        </w:rPr>
        <w:t xml:space="preserve"> rào, mái che phía </w:t>
      </w:r>
      <w:commentRangeStart w:id="25"/>
      <w:r w:rsidR="00C16864" w:rsidRPr="006570DA">
        <w:rPr>
          <w:color w:val="C00000"/>
          <w:spacing w:val="-1"/>
          <w:sz w:val="26"/>
          <w:szCs w:val="26"/>
          <w:shd w:val="clear" w:color="auto" w:fill="FFFFFF"/>
          <w:lang w:val="fr-FR"/>
        </w:rPr>
        <w:t>trước</w:t>
      </w:r>
      <w:commentRangeEnd w:id="25"/>
      <w:r w:rsidR="00C16864" w:rsidRPr="006570DA">
        <w:rPr>
          <w:rStyle w:val="CommentReference"/>
          <w:color w:val="C00000"/>
          <w:spacing w:val="-1"/>
          <w:sz w:val="26"/>
          <w:szCs w:val="26"/>
          <w:shd w:val="clear" w:color="auto" w:fill="FFFFFF"/>
          <w:lang w:val="fr-FR"/>
        </w:rPr>
        <w:commentReference w:id="25"/>
      </w:r>
      <w:r w:rsidR="00C16864" w:rsidRPr="006570DA">
        <w:rPr>
          <w:color w:val="C00000"/>
          <w:spacing w:val="-1"/>
          <w:sz w:val="26"/>
          <w:szCs w:val="26"/>
          <w:shd w:val="clear" w:color="auto" w:fill="FFFFFF"/>
          <w:lang w:val="fr-FR"/>
        </w:rPr>
        <w:t>, sau nhà đối với căn giữa. Không được phép xây dựng hàng rào, mái che phía trước, sau nhà và bên hông đối với căn bìa.</w:t>
      </w:r>
    </w:p>
    <w:p w14:paraId="1F355E25" w14:textId="510B4997" w:rsidR="00B32C64" w:rsidRPr="00DD5AEC" w:rsidRDefault="00B32C64" w:rsidP="006665AE">
      <w:pPr>
        <w:numPr>
          <w:ilvl w:val="0"/>
          <w:numId w:val="1"/>
        </w:numPr>
        <w:tabs>
          <w:tab w:val="left" w:pos="851"/>
        </w:tabs>
        <w:spacing w:line="276" w:lineRule="auto"/>
        <w:ind w:left="90" w:firstLine="540"/>
        <w:jc w:val="both"/>
        <w:rPr>
          <w:color w:val="C00000"/>
          <w:sz w:val="26"/>
          <w:szCs w:val="26"/>
          <w:lang w:val="fr-FR"/>
        </w:rPr>
      </w:pPr>
      <w:r w:rsidRPr="00561534">
        <w:rPr>
          <w:color w:val="C00000"/>
          <w:sz w:val="26"/>
          <w:szCs w:val="26"/>
          <w:lang w:val="fr-FR"/>
        </w:rPr>
        <w:t>Không được phép sử dụng hẻm thông hành địa dịch (Hẻm kỹ thuật) vào mục đích cá nhân trong mọi trường hợp.</w:t>
      </w:r>
    </w:p>
    <w:p w14:paraId="347CF416" w14:textId="5D0C5503" w:rsidR="000F12E6" w:rsidRPr="00561534" w:rsidRDefault="000F12E6" w:rsidP="006665AE">
      <w:pPr>
        <w:pStyle w:val="ListParagraph"/>
        <w:widowControl w:val="0"/>
        <w:numPr>
          <w:ilvl w:val="0"/>
          <w:numId w:val="16"/>
        </w:numPr>
        <w:shd w:val="clear" w:color="auto" w:fill="FFFFFF"/>
        <w:spacing w:line="276" w:lineRule="auto"/>
        <w:ind w:left="90" w:firstLine="117"/>
        <w:jc w:val="both"/>
        <w:rPr>
          <w:rFonts w:eastAsia="Times New Roman"/>
          <w:color w:val="000000"/>
          <w:sz w:val="26"/>
          <w:szCs w:val="26"/>
          <w:lang w:val="fr-FR"/>
        </w:rPr>
      </w:pPr>
      <w:r w:rsidRPr="00561534">
        <w:rPr>
          <w:rFonts w:eastAsia="Times New Roman"/>
          <w:color w:val="000000"/>
          <w:sz w:val="26"/>
          <w:szCs w:val="26"/>
          <w:lang w:val="fr-FR"/>
        </w:rPr>
        <w:t>Các phần diện tích dịch vụ, tiện ích công cộng trong dự án: là các diện tích sinh hoạt cộng đồng, khu vực sân chơi chung của dự án và các hạng mục được xác định có chức năng sử dụng, p</w:t>
      </w:r>
      <w:r w:rsidR="001020F7" w:rsidRPr="00561534">
        <w:rPr>
          <w:rFonts w:eastAsia="Times New Roman"/>
          <w:color w:val="000000"/>
          <w:sz w:val="26"/>
          <w:szCs w:val="26"/>
          <w:lang w:val="fr-FR"/>
        </w:rPr>
        <w:t xml:space="preserve"> </w:t>
      </w:r>
      <w:r w:rsidRPr="00561534">
        <w:rPr>
          <w:rFonts w:eastAsia="Times New Roman"/>
          <w:color w:val="000000"/>
          <w:sz w:val="26"/>
          <w:szCs w:val="26"/>
          <w:lang w:val="fr-FR"/>
        </w:rPr>
        <w:t xml:space="preserve">hục vụ công cộng theo hồ sơ quy hoạch, thiết kế của dự </w:t>
      </w:r>
      <w:r w:rsidR="00435761" w:rsidRPr="00561534">
        <w:rPr>
          <w:rFonts w:eastAsia="Times New Roman"/>
          <w:color w:val="000000"/>
          <w:sz w:val="26"/>
          <w:szCs w:val="26"/>
          <w:lang w:val="fr-FR"/>
        </w:rPr>
        <w:t xml:space="preserve">án được phê duyệt. Bên bán, </w:t>
      </w:r>
      <w:r w:rsidR="00746AD3" w:rsidRPr="00561534">
        <w:rPr>
          <w:rFonts w:eastAsia="Times New Roman"/>
          <w:color w:val="000000"/>
          <w:sz w:val="26"/>
          <w:szCs w:val="26"/>
          <w:lang w:val="fr-FR"/>
        </w:rPr>
        <w:t>Bên Mua</w:t>
      </w:r>
      <w:r w:rsidRPr="00561534">
        <w:rPr>
          <w:rFonts w:eastAsia="Times New Roman"/>
          <w:color w:val="000000"/>
          <w:sz w:val="26"/>
          <w:szCs w:val="26"/>
          <w:lang w:val="fr-FR"/>
        </w:rPr>
        <w:t xml:space="preserve"> và các chủ sở hữu khác có nghĩa vụ trả kinh phí sử dụng, duy trì hoạt động đối với các phần diện tích dịch vụ, tiện ích công cộng trong dự án theo quy chế quản lý vận hành dự án.</w:t>
      </w:r>
    </w:p>
    <w:p w14:paraId="38ACC69C" w14:textId="7C3B7AF3" w:rsidR="000F12E6" w:rsidRPr="00561534" w:rsidRDefault="000F12E6" w:rsidP="006665AE">
      <w:pPr>
        <w:pStyle w:val="ListParagraph"/>
        <w:widowControl w:val="0"/>
        <w:numPr>
          <w:ilvl w:val="0"/>
          <w:numId w:val="16"/>
        </w:numPr>
        <w:shd w:val="clear" w:color="auto" w:fill="FFFFFF"/>
        <w:spacing w:line="276" w:lineRule="auto"/>
        <w:ind w:left="90" w:firstLine="180"/>
        <w:jc w:val="both"/>
        <w:rPr>
          <w:rFonts w:eastAsia="Times New Roman"/>
          <w:sz w:val="26"/>
          <w:szCs w:val="26"/>
          <w:lang w:val="fr-FR"/>
        </w:rPr>
      </w:pPr>
      <w:r w:rsidRPr="00561534">
        <w:rPr>
          <w:rFonts w:eastAsia="Times New Roman"/>
          <w:sz w:val="26"/>
          <w:szCs w:val="26"/>
          <w:lang w:val="fr-FR"/>
        </w:rPr>
        <w:t>Quản lý vận hành dự án</w:t>
      </w:r>
      <w:r w:rsidR="00435761" w:rsidRPr="00561534">
        <w:rPr>
          <w:rFonts w:eastAsia="Times New Roman"/>
          <w:sz w:val="26"/>
          <w:szCs w:val="26"/>
          <w:lang w:val="fr-FR"/>
        </w:rPr>
        <w:t xml:space="preserve">, trong đó có các nội dung thỏa thuận qui định về các mức phí phục vụ </w:t>
      </w:r>
      <w:r w:rsidR="00746AD3" w:rsidRPr="00561534">
        <w:rPr>
          <w:rFonts w:eastAsia="Times New Roman"/>
          <w:sz w:val="26"/>
          <w:szCs w:val="26"/>
          <w:lang w:val="fr-FR"/>
        </w:rPr>
        <w:t>Bên Mua</w:t>
      </w:r>
      <w:r w:rsidR="00435761" w:rsidRPr="00561534">
        <w:rPr>
          <w:rFonts w:eastAsia="Times New Roman"/>
          <w:sz w:val="26"/>
          <w:szCs w:val="26"/>
          <w:lang w:val="fr-FR"/>
        </w:rPr>
        <w:t xml:space="preserve"> như quản lý hạ tầng kỹ thuật đối với việc xây dựng mới, sửa chữa </w:t>
      </w:r>
      <w:r w:rsidR="00752369" w:rsidRPr="00561534">
        <w:rPr>
          <w:rFonts w:eastAsia="Times New Roman"/>
          <w:sz w:val="26"/>
          <w:szCs w:val="26"/>
          <w:lang w:val="fr-FR"/>
        </w:rPr>
        <w:t>của khách hàng và các phí khác… có quy</w:t>
      </w:r>
      <w:r w:rsidR="00435761" w:rsidRPr="00561534">
        <w:rPr>
          <w:rFonts w:eastAsia="Times New Roman"/>
          <w:sz w:val="26"/>
          <w:szCs w:val="26"/>
          <w:lang w:val="fr-FR"/>
        </w:rPr>
        <w:t xml:space="preserve"> định tại Phụ lục 3 – Quy chế quản lý khu đô thị 5A</w:t>
      </w:r>
      <w:r w:rsidR="00566BB0" w:rsidRPr="00561534">
        <w:rPr>
          <w:rFonts w:eastAsia="Times New Roman"/>
          <w:sz w:val="26"/>
          <w:szCs w:val="26"/>
          <w:lang w:val="fr-FR"/>
        </w:rPr>
        <w:t>.</w:t>
      </w:r>
    </w:p>
    <w:p w14:paraId="1F987CD1" w14:textId="77777777" w:rsidR="00435761" w:rsidRPr="00561534" w:rsidRDefault="00435761" w:rsidP="006665AE">
      <w:pPr>
        <w:shd w:val="clear" w:color="auto" w:fill="FFFFFF"/>
        <w:spacing w:before="120" w:after="120" w:line="276" w:lineRule="auto"/>
        <w:jc w:val="both"/>
        <w:rPr>
          <w:b/>
          <w:sz w:val="26"/>
          <w:szCs w:val="24"/>
          <w:lang w:val="fr-FR"/>
        </w:rPr>
      </w:pPr>
      <w:r w:rsidRPr="00561534">
        <w:rPr>
          <w:b/>
          <w:sz w:val="26"/>
          <w:szCs w:val="24"/>
          <w:lang w:val="fr-FR"/>
        </w:rPr>
        <w:t>ĐIỀU 9. QUYỀN VÀ NGHĨA VỤ CỦA BÊN BÁN</w:t>
      </w:r>
    </w:p>
    <w:p w14:paraId="37F91C0B" w14:textId="77777777" w:rsidR="003B14AD" w:rsidRPr="003B14AD" w:rsidRDefault="003B14AD" w:rsidP="006665AE">
      <w:pPr>
        <w:pStyle w:val="ListParagraph"/>
        <w:numPr>
          <w:ilvl w:val="0"/>
          <w:numId w:val="17"/>
        </w:numPr>
        <w:shd w:val="clear" w:color="auto" w:fill="FFFFFF"/>
        <w:spacing w:before="120" w:after="120" w:line="276" w:lineRule="auto"/>
        <w:ind w:left="567" w:hanging="425"/>
        <w:jc w:val="both"/>
        <w:rPr>
          <w:rFonts w:eastAsia="Times New Roman"/>
          <w:b/>
          <w:color w:val="000000"/>
          <w:sz w:val="26"/>
          <w:szCs w:val="26"/>
        </w:rPr>
      </w:pPr>
      <w:r w:rsidRPr="003B14AD">
        <w:rPr>
          <w:rFonts w:eastAsia="Times New Roman"/>
          <w:b/>
          <w:color w:val="000000"/>
          <w:sz w:val="26"/>
          <w:szCs w:val="26"/>
        </w:rPr>
        <w:t>Quyền của Bên bán:</w:t>
      </w:r>
    </w:p>
    <w:p w14:paraId="6AB59BB9" w14:textId="6F397F8C"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a) Yêu cầu </w:t>
      </w:r>
      <w:r w:rsidR="00746AD3">
        <w:rPr>
          <w:rFonts w:eastAsia="Times New Roman"/>
          <w:color w:val="000000"/>
          <w:sz w:val="26"/>
          <w:szCs w:val="26"/>
        </w:rPr>
        <w:t>Bên Mua</w:t>
      </w:r>
      <w:r>
        <w:rPr>
          <w:rFonts w:eastAsia="Times New Roman"/>
          <w:color w:val="000000"/>
          <w:sz w:val="26"/>
          <w:szCs w:val="26"/>
        </w:rPr>
        <w:t xml:space="preserve"> trả tiền mua</w:t>
      </w:r>
      <w:r w:rsidRPr="003B14AD">
        <w:rPr>
          <w:rFonts w:eastAsia="Times New Roman"/>
          <w:color w:val="000000"/>
          <w:sz w:val="26"/>
          <w:szCs w:val="26"/>
        </w:rPr>
        <w:t xml:space="preserve"> nhà ở theo đúng thỏa thuận tại Điều 3 của hợp đồng và được tính lãi suất trong trường hợp </w:t>
      </w:r>
      <w:r w:rsidR="00746AD3">
        <w:rPr>
          <w:rFonts w:eastAsia="Times New Roman"/>
          <w:color w:val="000000"/>
          <w:sz w:val="26"/>
          <w:szCs w:val="26"/>
        </w:rPr>
        <w:t>Bên Mua</w:t>
      </w:r>
      <w:r w:rsidRPr="003B14AD">
        <w:rPr>
          <w:rFonts w:eastAsia="Times New Roman"/>
          <w:color w:val="000000"/>
          <w:sz w:val="26"/>
          <w:szCs w:val="26"/>
        </w:rPr>
        <w:t xml:space="preserve"> mua chậm thanh toán theo tiến độ thỏa thuận </w:t>
      </w:r>
      <w:r w:rsidRPr="007F02F5">
        <w:rPr>
          <w:rFonts w:eastAsia="Times New Roman"/>
          <w:sz w:val="26"/>
          <w:szCs w:val="26"/>
        </w:rPr>
        <w:t xml:space="preserve">tại Điều 3 của </w:t>
      </w:r>
      <w:r w:rsidRPr="003B14AD">
        <w:rPr>
          <w:rFonts w:eastAsia="Times New Roman"/>
          <w:color w:val="000000"/>
          <w:sz w:val="26"/>
          <w:szCs w:val="26"/>
        </w:rPr>
        <w:t>hợp đồng này;</w:t>
      </w:r>
    </w:p>
    <w:p w14:paraId="5423FE38" w14:textId="097CFE65"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b) Yêu cầu </w:t>
      </w:r>
      <w:r w:rsidR="00746AD3">
        <w:rPr>
          <w:rFonts w:eastAsia="Times New Roman"/>
          <w:color w:val="000000"/>
          <w:sz w:val="26"/>
          <w:szCs w:val="26"/>
        </w:rPr>
        <w:t>Bên Mua</w:t>
      </w:r>
      <w:r w:rsidRPr="003B14AD">
        <w:rPr>
          <w:rFonts w:eastAsia="Times New Roman"/>
          <w:color w:val="000000"/>
          <w:sz w:val="26"/>
          <w:szCs w:val="26"/>
        </w:rPr>
        <w:t xml:space="preserve"> nhận bàn giao nhà ở theo đúng</w:t>
      </w:r>
      <w:r w:rsidR="00932083">
        <w:rPr>
          <w:rFonts w:eastAsia="Times New Roman"/>
          <w:color w:val="000000"/>
          <w:sz w:val="26"/>
          <w:szCs w:val="26"/>
        </w:rPr>
        <w:t xml:space="preserve"> thời hạn thỏa thuận ghi trong H</w:t>
      </w:r>
      <w:r w:rsidRPr="003B14AD">
        <w:rPr>
          <w:rFonts w:eastAsia="Times New Roman"/>
          <w:color w:val="000000"/>
          <w:sz w:val="26"/>
          <w:szCs w:val="26"/>
        </w:rPr>
        <w:t>ợp đồng này;</w:t>
      </w:r>
    </w:p>
    <w:p w14:paraId="03DC8769" w14:textId="3912B579"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c) Được quyền từ chối bàn giao nhà ở hoặc bàn giao bản ch</w:t>
      </w:r>
      <w:r>
        <w:rPr>
          <w:rFonts w:eastAsia="Times New Roman"/>
          <w:color w:val="000000"/>
          <w:sz w:val="26"/>
          <w:szCs w:val="26"/>
        </w:rPr>
        <w:t xml:space="preserve">ính Giấy chứng nhận của </w:t>
      </w:r>
      <w:r w:rsidR="00746AD3">
        <w:rPr>
          <w:rFonts w:eastAsia="Times New Roman"/>
          <w:color w:val="000000"/>
          <w:sz w:val="26"/>
          <w:szCs w:val="26"/>
        </w:rPr>
        <w:t>Bên Mua</w:t>
      </w:r>
      <w:r w:rsidRPr="003B14AD">
        <w:rPr>
          <w:rFonts w:eastAsia="Times New Roman"/>
          <w:color w:val="000000"/>
          <w:sz w:val="26"/>
          <w:szCs w:val="26"/>
        </w:rPr>
        <w:t xml:space="preserve"> cho đến khi </w:t>
      </w:r>
      <w:r w:rsidR="00746AD3">
        <w:rPr>
          <w:rFonts w:eastAsia="Times New Roman"/>
          <w:color w:val="000000"/>
          <w:sz w:val="26"/>
          <w:szCs w:val="26"/>
        </w:rPr>
        <w:t>Bên Mua</w:t>
      </w:r>
      <w:r w:rsidRPr="003B14AD">
        <w:rPr>
          <w:rFonts w:eastAsia="Times New Roman"/>
          <w:color w:val="000000"/>
          <w:sz w:val="26"/>
          <w:szCs w:val="26"/>
        </w:rPr>
        <w:t xml:space="preserve"> hoàn tất các nghĩa vụ thanh toán tiền theo thỏa thuận trong hợp đồng này;</w:t>
      </w:r>
    </w:p>
    <w:p w14:paraId="3E436B2F" w14:textId="3816DA42" w:rsidR="003B14AD" w:rsidRPr="003E197E" w:rsidRDefault="003B14AD" w:rsidP="006665AE">
      <w:pPr>
        <w:shd w:val="clear" w:color="auto" w:fill="FFFFFF"/>
        <w:spacing w:before="120" w:after="120" w:line="276" w:lineRule="auto"/>
        <w:ind w:left="90" w:firstLine="540"/>
        <w:jc w:val="both"/>
        <w:rPr>
          <w:rFonts w:eastAsia="Times New Roman"/>
          <w:color w:val="000000"/>
          <w:spacing w:val="-1"/>
          <w:sz w:val="26"/>
          <w:szCs w:val="26"/>
        </w:rPr>
      </w:pPr>
      <w:r w:rsidRPr="003E197E">
        <w:rPr>
          <w:rFonts w:eastAsia="Times New Roman"/>
          <w:color w:val="000000"/>
          <w:spacing w:val="-1"/>
          <w:sz w:val="26"/>
          <w:szCs w:val="26"/>
        </w:rPr>
        <w:t xml:space="preserve">d) Được quyền thay đổi trang thiết bị, vật liệu xây dựng công trình nhà ở có giá trị chất lượng tương đương theo quy định của pháp luật về xây dựng; trường hợp thay đổi trang thiết bị, vật liệu hoàn thiện bên trong nhà ở thì phải có thỏa thuận bằng văn bản với </w:t>
      </w:r>
      <w:r w:rsidR="00746AD3" w:rsidRPr="003E197E">
        <w:rPr>
          <w:rFonts w:eastAsia="Times New Roman"/>
          <w:color w:val="000000"/>
          <w:spacing w:val="-1"/>
          <w:sz w:val="26"/>
          <w:szCs w:val="26"/>
        </w:rPr>
        <w:t>Bên Mua</w:t>
      </w:r>
      <w:r w:rsidRPr="003E197E">
        <w:rPr>
          <w:rFonts w:eastAsia="Times New Roman"/>
          <w:color w:val="000000"/>
          <w:spacing w:val="-1"/>
          <w:sz w:val="26"/>
          <w:szCs w:val="26"/>
        </w:rPr>
        <w:t>;</w:t>
      </w:r>
    </w:p>
    <w:p w14:paraId="3B73D213" w14:textId="77777777" w:rsidR="003B14AD" w:rsidRPr="003B14AD" w:rsidRDefault="003B14AD" w:rsidP="006665AE">
      <w:pPr>
        <w:shd w:val="clear" w:color="auto" w:fill="FFFFFF"/>
        <w:spacing w:before="120" w:after="120" w:line="276" w:lineRule="auto"/>
        <w:ind w:left="567"/>
        <w:jc w:val="both"/>
        <w:rPr>
          <w:rFonts w:eastAsia="Times New Roman"/>
          <w:color w:val="000000"/>
          <w:sz w:val="26"/>
          <w:szCs w:val="26"/>
        </w:rPr>
      </w:pPr>
      <w:r w:rsidRPr="003B14AD">
        <w:rPr>
          <w:rFonts w:eastAsia="Times New Roman"/>
          <w:color w:val="000000"/>
          <w:sz w:val="26"/>
          <w:szCs w:val="26"/>
        </w:rPr>
        <w:t>đ) Đơn phương chấm dứt hợp đồng mua bán nhà ở theo thỏa thuận tại hợp đồng này;</w:t>
      </w:r>
    </w:p>
    <w:p w14:paraId="654F013C" w14:textId="5F96EB29"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Pr>
          <w:rFonts w:eastAsia="Times New Roman"/>
          <w:color w:val="000000"/>
          <w:sz w:val="26"/>
          <w:szCs w:val="26"/>
        </w:rPr>
        <w:t xml:space="preserve">e) Yêu cầu </w:t>
      </w:r>
      <w:r w:rsidR="00746AD3">
        <w:rPr>
          <w:rFonts w:eastAsia="Times New Roman"/>
          <w:color w:val="000000"/>
          <w:sz w:val="26"/>
          <w:szCs w:val="26"/>
        </w:rPr>
        <w:t>Bên Mua</w:t>
      </w:r>
      <w:r w:rsidRPr="003B14AD">
        <w:rPr>
          <w:rFonts w:eastAsia="Times New Roman"/>
          <w:color w:val="000000"/>
          <w:sz w:val="26"/>
          <w:szCs w:val="26"/>
        </w:rPr>
        <w:t xml:space="preserve"> nộp phạt vi phạm hợp đồng hoặc bồi thường thiệt hại khi vi phạm các thỏa thuận thuộc diện phải nộp phạt hoặc phải bồi thường trong hợp đồng này hoặc theo quyết định của cơ quan nhà nước có thẩm quyền;</w:t>
      </w:r>
    </w:p>
    <w:p w14:paraId="51B4157E" w14:textId="77777777" w:rsidR="003B14AD" w:rsidRPr="0016109B" w:rsidRDefault="003B14AD" w:rsidP="006665AE">
      <w:pPr>
        <w:shd w:val="clear" w:color="auto" w:fill="FFFFFF"/>
        <w:spacing w:before="120" w:after="120" w:line="276" w:lineRule="auto"/>
        <w:ind w:left="709" w:hanging="567"/>
        <w:jc w:val="both"/>
        <w:rPr>
          <w:rFonts w:ascii="Arial" w:eastAsia="Times New Roman" w:hAnsi="Arial" w:cs="Arial"/>
          <w:color w:val="000000"/>
        </w:rPr>
      </w:pPr>
      <w:r>
        <w:rPr>
          <w:rFonts w:eastAsia="Times New Roman"/>
          <w:b/>
          <w:color w:val="000000"/>
          <w:sz w:val="26"/>
          <w:szCs w:val="26"/>
        </w:rPr>
        <w:t>2. Nghĩa vụ của Bên bán</w:t>
      </w:r>
      <w:r w:rsidRPr="003B14AD">
        <w:rPr>
          <w:rFonts w:eastAsia="Times New Roman"/>
          <w:b/>
          <w:color w:val="000000"/>
          <w:sz w:val="26"/>
          <w:szCs w:val="26"/>
        </w:rPr>
        <w:t>:</w:t>
      </w:r>
    </w:p>
    <w:p w14:paraId="04A9677B" w14:textId="11256272"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a) Cung cấp cho </w:t>
      </w:r>
      <w:r w:rsidR="00746AD3">
        <w:rPr>
          <w:rFonts w:eastAsia="Times New Roman"/>
          <w:color w:val="000000"/>
          <w:sz w:val="26"/>
          <w:szCs w:val="26"/>
        </w:rPr>
        <w:t>Bên Mua</w:t>
      </w:r>
      <w:r w:rsidRPr="003B14AD">
        <w:rPr>
          <w:rFonts w:eastAsia="Times New Roman"/>
          <w:color w:val="000000"/>
          <w:sz w:val="26"/>
          <w:szCs w:val="26"/>
        </w:rPr>
        <w:t xml:space="preserve"> các thông tin chính xác về quy hoạch chi tiết dự án, quy hoạch và thiết kế nhà ở đã được phê duyệt.</w:t>
      </w:r>
    </w:p>
    <w:p w14:paraId="71F391F4" w14:textId="0FB4E75F"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lastRenderedPageBreak/>
        <w:t xml:space="preserve">b) Xây dựng nhà ở và các công trình hạ tầng theo đúng quy hoạch, nội dung hồ sơ dự án và tiến độ đã được phê duyệt, đảm bảo khi bàn giao thì </w:t>
      </w:r>
      <w:r w:rsidR="00746AD3">
        <w:rPr>
          <w:rFonts w:eastAsia="Times New Roman"/>
          <w:color w:val="000000"/>
          <w:sz w:val="26"/>
          <w:szCs w:val="26"/>
        </w:rPr>
        <w:t>Bên Mua</w:t>
      </w:r>
      <w:r w:rsidRPr="003B14AD">
        <w:rPr>
          <w:rFonts w:eastAsia="Times New Roman"/>
          <w:color w:val="000000"/>
          <w:sz w:val="26"/>
          <w:szCs w:val="26"/>
        </w:rPr>
        <w:t xml:space="preserve"> có thể sử dụng và sinh hoạt bình thường;</w:t>
      </w:r>
    </w:p>
    <w:p w14:paraId="2833274B" w14:textId="77777777"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c) Đảm bảo chất lượng xây dựng, kiến trúc kỹ thuật và mỹ thuật nhà ở theo đúng quy chuẩn, tiêu chuẩn thiết kế, tiêu chuẩn kỹ thuật hiện hành;</w:t>
      </w:r>
    </w:p>
    <w:p w14:paraId="4D772038" w14:textId="3273F1C7"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d) Bảo quản nhà ở trong thời gian chưa giao nhà ở cho </w:t>
      </w:r>
      <w:r w:rsidR="00746AD3">
        <w:rPr>
          <w:rFonts w:eastAsia="Times New Roman"/>
          <w:color w:val="000000"/>
          <w:sz w:val="26"/>
          <w:szCs w:val="26"/>
        </w:rPr>
        <w:t>Bên Mua</w:t>
      </w:r>
      <w:r w:rsidRPr="003B14AD">
        <w:rPr>
          <w:rFonts w:eastAsia="Times New Roman"/>
          <w:color w:val="000000"/>
          <w:sz w:val="26"/>
          <w:szCs w:val="26"/>
        </w:rPr>
        <w:t>; thực hiện bảo hành nhà ở theo quy định tại của hợp đồng này và theo quy định của pháp luật;</w:t>
      </w:r>
    </w:p>
    <w:p w14:paraId="6E1BD21E" w14:textId="53718623"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đ) Bàn giao nhà ở và các giấy tờ pháp lý có liên quan đến nhà ở bán cho </w:t>
      </w:r>
      <w:r w:rsidR="00746AD3">
        <w:rPr>
          <w:rFonts w:eastAsia="Times New Roman"/>
          <w:color w:val="000000"/>
          <w:sz w:val="26"/>
          <w:szCs w:val="26"/>
        </w:rPr>
        <w:t>Bên Mua</w:t>
      </w:r>
      <w:r w:rsidRPr="003B14AD">
        <w:rPr>
          <w:rFonts w:eastAsia="Times New Roman"/>
          <w:color w:val="000000"/>
          <w:sz w:val="26"/>
          <w:szCs w:val="26"/>
        </w:rPr>
        <w:t xml:space="preserve"> theo đúng thời hạn thỏa thuận trong hợp đồng này;</w:t>
      </w:r>
    </w:p>
    <w:p w14:paraId="3C58B791" w14:textId="770A52CA"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e) Hướng dẫn và hỗ trợ </w:t>
      </w:r>
      <w:r w:rsidR="00746AD3">
        <w:rPr>
          <w:rFonts w:eastAsia="Times New Roman"/>
          <w:color w:val="000000"/>
          <w:sz w:val="26"/>
          <w:szCs w:val="26"/>
        </w:rPr>
        <w:t>Bên Mua</w:t>
      </w:r>
      <w:r w:rsidRPr="003B14AD">
        <w:rPr>
          <w:rFonts w:eastAsia="Times New Roman"/>
          <w:color w:val="000000"/>
          <w:sz w:val="26"/>
          <w:szCs w:val="26"/>
        </w:rPr>
        <w:t xml:space="preserve"> ký kết hợp đồng sử dụng dịch vụ với nhà cung cấp điện nước, viễn thông, truyền hình cáp…;</w:t>
      </w:r>
    </w:p>
    <w:p w14:paraId="32871A75" w14:textId="77777777"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g) Nộp tiền sử dụng đất và các khoản thuế, phí, lệ phí khác liên quan đến việc bán/cho thuê mua nhà ở theo quy định của pháp luật;</w:t>
      </w:r>
    </w:p>
    <w:p w14:paraId="040EB9BF" w14:textId="0B5D284D" w:rsidR="003B14AD" w:rsidRPr="003B14AD" w:rsidRDefault="003B14AD" w:rsidP="006665AE">
      <w:pPr>
        <w:shd w:val="clear" w:color="auto" w:fill="FFFFFF"/>
        <w:spacing w:before="120" w:after="120" w:line="276" w:lineRule="auto"/>
        <w:ind w:left="90" w:firstLine="450"/>
        <w:jc w:val="both"/>
        <w:rPr>
          <w:rFonts w:eastAsia="Times New Roman"/>
          <w:color w:val="000000"/>
          <w:sz w:val="26"/>
          <w:szCs w:val="26"/>
        </w:rPr>
      </w:pPr>
      <w:r w:rsidRPr="003B14AD">
        <w:rPr>
          <w:rFonts w:eastAsia="Times New Roman"/>
          <w:color w:val="000000"/>
          <w:sz w:val="26"/>
          <w:szCs w:val="26"/>
        </w:rPr>
        <w:t xml:space="preserve">h) Làm thủ tục để cơ quan nhà nước có thẩm quyền cấp Giấy chứng nhận cho </w:t>
      </w:r>
      <w:r w:rsidR="00746AD3">
        <w:rPr>
          <w:rFonts w:eastAsia="Times New Roman"/>
          <w:color w:val="000000"/>
          <w:sz w:val="26"/>
          <w:szCs w:val="26"/>
        </w:rPr>
        <w:t>Bên Mua</w:t>
      </w:r>
      <w:r w:rsidRPr="003B14AD">
        <w:rPr>
          <w:rFonts w:eastAsia="Times New Roman"/>
          <w:color w:val="000000"/>
          <w:sz w:val="26"/>
          <w:szCs w:val="26"/>
        </w:rPr>
        <w:t xml:space="preserve">. Trong trường hợp này, </w:t>
      </w:r>
      <w:r w:rsidR="00746AD3">
        <w:rPr>
          <w:rFonts w:eastAsia="Times New Roman"/>
          <w:color w:val="000000"/>
          <w:sz w:val="26"/>
          <w:szCs w:val="26"/>
        </w:rPr>
        <w:t xml:space="preserve">Bên Bán </w:t>
      </w:r>
      <w:r w:rsidRPr="003B14AD">
        <w:rPr>
          <w:rFonts w:eastAsia="Times New Roman"/>
          <w:color w:val="000000"/>
          <w:sz w:val="26"/>
          <w:szCs w:val="26"/>
        </w:rPr>
        <w:t xml:space="preserve">sẽ có văn bản thông báo cho </w:t>
      </w:r>
      <w:r w:rsidR="00746AD3">
        <w:rPr>
          <w:rFonts w:eastAsia="Times New Roman"/>
          <w:color w:val="000000"/>
          <w:sz w:val="26"/>
          <w:szCs w:val="26"/>
        </w:rPr>
        <w:t>Bên Mua</w:t>
      </w:r>
      <w:r w:rsidRPr="003B14AD">
        <w:rPr>
          <w:rFonts w:eastAsia="Times New Roman"/>
          <w:color w:val="000000"/>
          <w:sz w:val="26"/>
          <w:szCs w:val="26"/>
        </w:rPr>
        <w:t xml:space="preserve"> về việc nộp các giấy tờ liên quan để </w:t>
      </w:r>
      <w:r w:rsidR="00746AD3">
        <w:rPr>
          <w:rFonts w:eastAsia="Times New Roman"/>
          <w:color w:val="000000"/>
          <w:sz w:val="26"/>
          <w:szCs w:val="26"/>
        </w:rPr>
        <w:t xml:space="preserve">Bên Bán </w:t>
      </w:r>
      <w:r w:rsidRPr="003B14AD">
        <w:rPr>
          <w:rFonts w:eastAsia="Times New Roman"/>
          <w:color w:val="000000"/>
          <w:sz w:val="26"/>
          <w:szCs w:val="26"/>
        </w:rPr>
        <w:t xml:space="preserve">làm thủ tục đề nghị cấp Giấy chứng nhận cho </w:t>
      </w:r>
      <w:r w:rsidR="00746AD3">
        <w:rPr>
          <w:rFonts w:eastAsia="Times New Roman"/>
          <w:color w:val="000000"/>
          <w:sz w:val="26"/>
          <w:szCs w:val="26"/>
        </w:rPr>
        <w:t>Bên Mua</w:t>
      </w:r>
      <w:r w:rsidRPr="003B14AD">
        <w:rPr>
          <w:rFonts w:eastAsia="Times New Roman"/>
          <w:color w:val="000000"/>
          <w:sz w:val="26"/>
          <w:szCs w:val="26"/>
        </w:rPr>
        <w:t>.</w:t>
      </w:r>
    </w:p>
    <w:p w14:paraId="43F8938D" w14:textId="219B37BC" w:rsidR="003B14AD" w:rsidRPr="003E197E" w:rsidRDefault="003B14AD" w:rsidP="006665AE">
      <w:pPr>
        <w:shd w:val="clear" w:color="auto" w:fill="FFFFFF"/>
        <w:spacing w:before="120" w:after="120" w:line="276" w:lineRule="auto"/>
        <w:ind w:left="90" w:firstLine="450"/>
        <w:jc w:val="both"/>
        <w:rPr>
          <w:rFonts w:eastAsia="Times New Roman"/>
          <w:color w:val="000000"/>
          <w:spacing w:val="-1"/>
          <w:sz w:val="26"/>
          <w:szCs w:val="26"/>
        </w:rPr>
      </w:pPr>
      <w:r w:rsidRPr="003E197E">
        <w:rPr>
          <w:rFonts w:eastAsia="Times New Roman"/>
          <w:color w:val="000000"/>
          <w:spacing w:val="-1"/>
          <w:sz w:val="26"/>
          <w:szCs w:val="26"/>
        </w:rPr>
        <w:t xml:space="preserve">Trong thời </w:t>
      </w:r>
      <w:r w:rsidRPr="003E197E">
        <w:rPr>
          <w:rFonts w:eastAsia="Times New Roman"/>
          <w:spacing w:val="-1"/>
          <w:sz w:val="26"/>
          <w:szCs w:val="26"/>
        </w:rPr>
        <w:t xml:space="preserve">hạn </w:t>
      </w:r>
      <w:commentRangeStart w:id="26"/>
      <w:r w:rsidRPr="003E197E">
        <w:rPr>
          <w:rFonts w:eastAsia="Times New Roman"/>
          <w:spacing w:val="-1"/>
          <w:sz w:val="26"/>
          <w:szCs w:val="26"/>
        </w:rPr>
        <w:t>07 (bảy</w:t>
      </w:r>
      <w:commentRangeEnd w:id="26"/>
      <w:r w:rsidR="003F5C01" w:rsidRPr="003E197E">
        <w:rPr>
          <w:rStyle w:val="CommentReference"/>
          <w:rFonts w:eastAsia="Times New Roman"/>
          <w:spacing w:val="-1"/>
          <w:sz w:val="26"/>
          <w:szCs w:val="26"/>
        </w:rPr>
        <w:commentReference w:id="26"/>
      </w:r>
      <w:r w:rsidRPr="003E197E">
        <w:rPr>
          <w:rFonts w:eastAsia="Times New Roman"/>
          <w:spacing w:val="-1"/>
          <w:sz w:val="26"/>
          <w:szCs w:val="26"/>
        </w:rPr>
        <w:t xml:space="preserve">) ngày, </w:t>
      </w:r>
      <w:r w:rsidRPr="003E197E">
        <w:rPr>
          <w:rFonts w:eastAsia="Times New Roman"/>
          <w:color w:val="000000"/>
          <w:spacing w:val="-1"/>
          <w:sz w:val="26"/>
          <w:szCs w:val="26"/>
        </w:rPr>
        <w:t xml:space="preserve">kể từ ngày nhận được thông báo của </w:t>
      </w:r>
      <w:r w:rsidR="00746AD3" w:rsidRPr="003E197E">
        <w:rPr>
          <w:rFonts w:eastAsia="Times New Roman"/>
          <w:color w:val="000000"/>
          <w:spacing w:val="-1"/>
          <w:sz w:val="26"/>
          <w:szCs w:val="26"/>
        </w:rPr>
        <w:t xml:space="preserve">Bên Bán </w:t>
      </w:r>
      <w:r w:rsidRPr="003E197E">
        <w:rPr>
          <w:rFonts w:eastAsia="Times New Roman"/>
          <w:color w:val="000000"/>
          <w:spacing w:val="-1"/>
          <w:sz w:val="26"/>
          <w:szCs w:val="26"/>
        </w:rPr>
        <w:t xml:space="preserve">mà </w:t>
      </w:r>
      <w:r w:rsidR="00746AD3" w:rsidRPr="003E197E">
        <w:rPr>
          <w:rFonts w:eastAsia="Times New Roman"/>
          <w:color w:val="000000"/>
          <w:spacing w:val="-1"/>
          <w:sz w:val="26"/>
          <w:szCs w:val="26"/>
        </w:rPr>
        <w:t>Bên Mua</w:t>
      </w:r>
      <w:r w:rsidRPr="003E197E">
        <w:rPr>
          <w:rFonts w:eastAsia="Times New Roman"/>
          <w:color w:val="000000"/>
          <w:spacing w:val="-1"/>
          <w:sz w:val="26"/>
          <w:szCs w:val="26"/>
        </w:rPr>
        <w:t xml:space="preserve"> không nộp đầy đủ các giấy tờ theo thông báo thì coi như </w:t>
      </w:r>
      <w:r w:rsidR="00746AD3" w:rsidRPr="003E197E">
        <w:rPr>
          <w:rFonts w:eastAsia="Times New Roman"/>
          <w:color w:val="000000"/>
          <w:spacing w:val="-1"/>
          <w:sz w:val="26"/>
          <w:szCs w:val="26"/>
        </w:rPr>
        <w:t>Bên Mua</w:t>
      </w:r>
      <w:r w:rsidRPr="003E197E">
        <w:rPr>
          <w:rFonts w:eastAsia="Times New Roman"/>
          <w:color w:val="000000"/>
          <w:spacing w:val="-1"/>
          <w:sz w:val="26"/>
          <w:szCs w:val="26"/>
        </w:rPr>
        <w:t xml:space="preserve"> tự nguyện đi làm thủ tục cấp Giấy chứng nhận. Khi </w:t>
      </w:r>
      <w:r w:rsidR="00746AD3" w:rsidRPr="003E197E">
        <w:rPr>
          <w:rFonts w:eastAsia="Times New Roman"/>
          <w:color w:val="000000"/>
          <w:spacing w:val="-1"/>
          <w:sz w:val="26"/>
          <w:szCs w:val="26"/>
        </w:rPr>
        <w:t>Bên Mua</w:t>
      </w:r>
      <w:r w:rsidRPr="003E197E">
        <w:rPr>
          <w:rFonts w:eastAsia="Times New Roman"/>
          <w:color w:val="000000"/>
          <w:spacing w:val="-1"/>
          <w:sz w:val="26"/>
          <w:szCs w:val="26"/>
        </w:rPr>
        <w:t xml:space="preserve"> tự nguyện làm thủ tục đề nghị cấp Giấy chứng nhận thì </w:t>
      </w:r>
      <w:r w:rsidR="00746AD3" w:rsidRPr="003E197E">
        <w:rPr>
          <w:rFonts w:eastAsia="Times New Roman"/>
          <w:color w:val="000000"/>
          <w:spacing w:val="-1"/>
          <w:sz w:val="26"/>
          <w:szCs w:val="26"/>
        </w:rPr>
        <w:t xml:space="preserve">Bên Bán </w:t>
      </w:r>
      <w:r w:rsidRPr="003E197E">
        <w:rPr>
          <w:rFonts w:eastAsia="Times New Roman"/>
          <w:color w:val="000000"/>
          <w:spacing w:val="-1"/>
          <w:sz w:val="26"/>
          <w:szCs w:val="26"/>
        </w:rPr>
        <w:t xml:space="preserve">phải hỗ trợ và cung cấp đầy đủ hồ sơ pháp lý về nhà ở đã bán cho </w:t>
      </w:r>
      <w:r w:rsidR="00746AD3" w:rsidRPr="003E197E">
        <w:rPr>
          <w:rFonts w:eastAsia="Times New Roman"/>
          <w:color w:val="000000"/>
          <w:spacing w:val="-1"/>
          <w:sz w:val="26"/>
          <w:szCs w:val="26"/>
        </w:rPr>
        <w:t>Bên Mua</w:t>
      </w:r>
      <w:r w:rsidRPr="003E197E">
        <w:rPr>
          <w:rFonts w:eastAsia="Times New Roman"/>
          <w:color w:val="000000"/>
          <w:spacing w:val="-1"/>
          <w:sz w:val="26"/>
          <w:szCs w:val="26"/>
        </w:rPr>
        <w:t>;</w:t>
      </w:r>
    </w:p>
    <w:p w14:paraId="324166C9" w14:textId="1F32F101"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i) Hỗ trợ </w:t>
      </w:r>
      <w:r w:rsidR="00746AD3">
        <w:rPr>
          <w:rFonts w:eastAsia="Times New Roman"/>
          <w:color w:val="000000"/>
          <w:sz w:val="26"/>
          <w:szCs w:val="26"/>
        </w:rPr>
        <w:t>Bên Mua</w:t>
      </w:r>
      <w:r w:rsidRPr="003B14AD">
        <w:rPr>
          <w:rFonts w:eastAsia="Times New Roman"/>
          <w:color w:val="000000"/>
          <w:sz w:val="26"/>
          <w:szCs w:val="26"/>
        </w:rPr>
        <w:t xml:space="preserve"> làm các thủ tục thế chấp nhà ở đã mua tại tổ chức tín dụng khi có yêu cầu của </w:t>
      </w:r>
      <w:r w:rsidR="00746AD3">
        <w:rPr>
          <w:rFonts w:eastAsia="Times New Roman"/>
          <w:color w:val="000000"/>
          <w:sz w:val="26"/>
          <w:szCs w:val="26"/>
        </w:rPr>
        <w:t>Bên Mua</w:t>
      </w:r>
      <w:r w:rsidRPr="003B14AD">
        <w:rPr>
          <w:rFonts w:eastAsia="Times New Roman"/>
          <w:color w:val="000000"/>
          <w:sz w:val="26"/>
          <w:szCs w:val="26"/>
        </w:rPr>
        <w:t>;</w:t>
      </w:r>
    </w:p>
    <w:p w14:paraId="43C2E39A" w14:textId="0D6C9D09" w:rsidR="00C10186" w:rsidRPr="002A2E95"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k) Nộp phạt vi phạm hợp đồng và bồi thường thiệt hại cho </w:t>
      </w:r>
      <w:r w:rsidR="00746AD3">
        <w:rPr>
          <w:rFonts w:eastAsia="Times New Roman"/>
          <w:color w:val="000000"/>
          <w:sz w:val="26"/>
          <w:szCs w:val="26"/>
        </w:rPr>
        <w:t>Bên Mua</w:t>
      </w:r>
      <w:r w:rsidRPr="003B14AD">
        <w:rPr>
          <w:rFonts w:eastAsia="Times New Roman"/>
          <w:color w:val="000000"/>
          <w:sz w:val="26"/>
          <w:szCs w:val="26"/>
        </w:rPr>
        <w:t xml:space="preserve"> khi vi phạm các thỏa thuận thuộc diện phải nộp phạt hoặc bồi thường trong hợp đồng này hoặc theo quyết định của cơ quan nhà nước có thẩm quyền;</w:t>
      </w:r>
    </w:p>
    <w:p w14:paraId="490862B0" w14:textId="122F0361" w:rsidR="003B14AD" w:rsidRPr="00561534" w:rsidRDefault="00453D91" w:rsidP="006665AE">
      <w:pPr>
        <w:shd w:val="clear" w:color="auto" w:fill="FFFFFF"/>
        <w:spacing w:before="120" w:after="120" w:line="276" w:lineRule="auto"/>
        <w:jc w:val="both"/>
        <w:rPr>
          <w:b/>
          <w:sz w:val="26"/>
          <w:szCs w:val="24"/>
        </w:rPr>
      </w:pPr>
      <w:r w:rsidRPr="00561534">
        <w:rPr>
          <w:b/>
          <w:sz w:val="26"/>
          <w:szCs w:val="24"/>
        </w:rPr>
        <w:t xml:space="preserve">ĐIỀU 10. QUYỀN VÀ NGHĨA VỤ CỦA </w:t>
      </w:r>
      <w:r w:rsidR="00746AD3" w:rsidRPr="00561534">
        <w:rPr>
          <w:b/>
          <w:sz w:val="26"/>
          <w:szCs w:val="24"/>
        </w:rPr>
        <w:t>BÊN MUA</w:t>
      </w:r>
    </w:p>
    <w:p w14:paraId="61BECE01" w14:textId="375D6D6E" w:rsidR="003B14AD" w:rsidRPr="003B14AD" w:rsidRDefault="003B14AD" w:rsidP="006665AE">
      <w:pPr>
        <w:pStyle w:val="ListParagraph"/>
        <w:numPr>
          <w:ilvl w:val="0"/>
          <w:numId w:val="18"/>
        </w:numPr>
        <w:shd w:val="clear" w:color="auto" w:fill="FFFFFF"/>
        <w:spacing w:before="120" w:after="120" w:line="276" w:lineRule="auto"/>
        <w:ind w:left="567"/>
        <w:jc w:val="both"/>
        <w:rPr>
          <w:rFonts w:eastAsia="Times New Roman"/>
          <w:b/>
          <w:color w:val="000000"/>
          <w:sz w:val="26"/>
          <w:szCs w:val="26"/>
        </w:rPr>
      </w:pPr>
      <w:r w:rsidRPr="003B14AD">
        <w:rPr>
          <w:rFonts w:eastAsia="Times New Roman"/>
          <w:b/>
          <w:color w:val="000000"/>
          <w:sz w:val="26"/>
          <w:szCs w:val="26"/>
        </w:rPr>
        <w:t xml:space="preserve">Quyền của </w:t>
      </w:r>
      <w:r w:rsidR="00746AD3">
        <w:rPr>
          <w:rFonts w:eastAsia="Times New Roman"/>
          <w:b/>
          <w:color w:val="000000"/>
          <w:sz w:val="26"/>
          <w:szCs w:val="26"/>
        </w:rPr>
        <w:t>Bên Mua</w:t>
      </w:r>
      <w:r w:rsidRPr="003B14AD">
        <w:rPr>
          <w:rFonts w:eastAsia="Times New Roman"/>
          <w:b/>
          <w:color w:val="000000"/>
          <w:sz w:val="26"/>
          <w:szCs w:val="26"/>
        </w:rPr>
        <w:t>:</w:t>
      </w:r>
    </w:p>
    <w:p w14:paraId="6FF1F4EC" w14:textId="77777777" w:rsid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a) Nhận bàn giao nhà ở quy định </w:t>
      </w:r>
      <w:r w:rsidRPr="00496CEF">
        <w:rPr>
          <w:rFonts w:eastAsia="Times New Roman"/>
          <w:sz w:val="26"/>
          <w:szCs w:val="26"/>
        </w:rPr>
        <w:t xml:space="preserve">tại Điều 1 của </w:t>
      </w:r>
      <w:r w:rsidRPr="003B14AD">
        <w:rPr>
          <w:rFonts w:eastAsia="Times New Roman"/>
          <w:color w:val="000000"/>
          <w:sz w:val="26"/>
          <w:szCs w:val="26"/>
        </w:rPr>
        <w:t>hợp đồng này có chất lượng với các thiết bị, vật liệu nêu tại bảng danh mục vật liệu xây dựng mà các bên đã thỏa thuận kèm theo hợp đồng này và hồ sơ nhà ở theo đúng thỏa thuận trong hợp đồng này;</w:t>
      </w:r>
    </w:p>
    <w:p w14:paraId="304DE58A" w14:textId="41A15A9A" w:rsidR="003B14AD" w:rsidRPr="00496CEF" w:rsidRDefault="003B14AD" w:rsidP="006665AE">
      <w:pPr>
        <w:shd w:val="clear" w:color="auto" w:fill="FFFFFF"/>
        <w:spacing w:before="120" w:after="120" w:line="276" w:lineRule="auto"/>
        <w:ind w:left="90" w:firstLine="540"/>
        <w:jc w:val="both"/>
        <w:rPr>
          <w:rFonts w:eastAsia="Times New Roman"/>
          <w:sz w:val="26"/>
          <w:szCs w:val="26"/>
        </w:rPr>
      </w:pPr>
      <w:r w:rsidRPr="003B14AD">
        <w:rPr>
          <w:rFonts w:eastAsia="Times New Roman"/>
          <w:color w:val="000000"/>
          <w:sz w:val="26"/>
          <w:szCs w:val="26"/>
        </w:rPr>
        <w:t xml:space="preserve">b) </w:t>
      </w:r>
      <w:commentRangeStart w:id="27"/>
      <w:r w:rsidRPr="00496CEF">
        <w:rPr>
          <w:rFonts w:eastAsia="Times New Roman"/>
          <w:sz w:val="26"/>
          <w:szCs w:val="26"/>
        </w:rPr>
        <w:t xml:space="preserve">Được </w:t>
      </w:r>
      <w:r w:rsidR="004A7139" w:rsidRPr="00496CEF">
        <w:rPr>
          <w:rFonts w:eastAsia="Times New Roman"/>
          <w:sz w:val="26"/>
          <w:szCs w:val="26"/>
        </w:rPr>
        <w:t xml:space="preserve">quyền </w:t>
      </w:r>
      <w:r w:rsidRPr="00496CEF">
        <w:rPr>
          <w:rFonts w:eastAsia="Times New Roman"/>
          <w:sz w:val="26"/>
          <w:szCs w:val="26"/>
        </w:rPr>
        <w:t xml:space="preserve">sử dụng phần vỉa hè riêng của </w:t>
      </w:r>
      <w:r w:rsidR="004A7139" w:rsidRPr="00496CEF">
        <w:rPr>
          <w:rFonts w:eastAsia="Times New Roman"/>
          <w:sz w:val="26"/>
          <w:szCs w:val="26"/>
        </w:rPr>
        <w:t xml:space="preserve">mỗi </w:t>
      </w:r>
      <w:r w:rsidRPr="00496CEF">
        <w:rPr>
          <w:rFonts w:eastAsia="Times New Roman"/>
          <w:sz w:val="26"/>
          <w:szCs w:val="26"/>
        </w:rPr>
        <w:t xml:space="preserve">căn nhà để </w:t>
      </w:r>
      <w:r w:rsidR="004A7139" w:rsidRPr="00496CEF">
        <w:rPr>
          <w:rFonts w:eastAsia="Times New Roman"/>
          <w:sz w:val="26"/>
          <w:szCs w:val="26"/>
        </w:rPr>
        <w:t>đỗ xe ô tô/xe máy. Không được đỗ xe lấn chiếm lòng đường hoặc phần vỉa hè dành cho người đi bộ</w:t>
      </w:r>
      <w:r w:rsidR="00566BB0" w:rsidRPr="00496CEF">
        <w:rPr>
          <w:rFonts w:eastAsia="Times New Roman"/>
          <w:sz w:val="26"/>
          <w:szCs w:val="26"/>
        </w:rPr>
        <w:t xml:space="preserve"> theo Phụ lục 3 – Quy chế quản lý nội khu</w:t>
      </w:r>
      <w:r w:rsidRPr="00496CEF">
        <w:rPr>
          <w:rFonts w:eastAsia="Times New Roman"/>
          <w:sz w:val="26"/>
          <w:szCs w:val="26"/>
        </w:rPr>
        <w:t>;</w:t>
      </w:r>
      <w:commentRangeEnd w:id="27"/>
      <w:r w:rsidR="004A7139" w:rsidRPr="00496CEF">
        <w:rPr>
          <w:rStyle w:val="CommentReference"/>
          <w:rFonts w:eastAsia="Times New Roman"/>
          <w:sz w:val="26"/>
          <w:szCs w:val="26"/>
        </w:rPr>
        <w:commentReference w:id="27"/>
      </w:r>
    </w:p>
    <w:p w14:paraId="376BB6E0" w14:textId="0E2C28E1" w:rsidR="003B14AD" w:rsidRPr="003176A4" w:rsidRDefault="003B14AD" w:rsidP="006665AE">
      <w:pPr>
        <w:shd w:val="clear" w:color="auto" w:fill="FFFFFF"/>
        <w:spacing w:before="120" w:after="120" w:line="276" w:lineRule="auto"/>
        <w:ind w:left="90" w:firstLine="540"/>
        <w:jc w:val="both"/>
        <w:rPr>
          <w:rFonts w:eastAsia="Times New Roman"/>
          <w:sz w:val="26"/>
          <w:szCs w:val="26"/>
        </w:rPr>
      </w:pPr>
      <w:r>
        <w:rPr>
          <w:rFonts w:eastAsia="Times New Roman"/>
          <w:color w:val="000000"/>
          <w:sz w:val="26"/>
          <w:szCs w:val="26"/>
        </w:rPr>
        <w:t>c</w:t>
      </w:r>
      <w:r w:rsidRPr="003B14AD">
        <w:rPr>
          <w:rFonts w:eastAsia="Times New Roman"/>
          <w:color w:val="000000"/>
          <w:sz w:val="26"/>
          <w:szCs w:val="26"/>
        </w:rPr>
        <w:t xml:space="preserve">) Yêu cầu </w:t>
      </w:r>
      <w:r w:rsidR="00746AD3">
        <w:rPr>
          <w:rFonts w:eastAsia="Times New Roman"/>
          <w:color w:val="000000"/>
          <w:sz w:val="26"/>
          <w:szCs w:val="26"/>
        </w:rPr>
        <w:t xml:space="preserve">Bên Bán </w:t>
      </w:r>
      <w:r w:rsidRPr="003B14AD">
        <w:rPr>
          <w:rFonts w:eastAsia="Times New Roman"/>
          <w:color w:val="000000"/>
          <w:sz w:val="26"/>
          <w:szCs w:val="26"/>
        </w:rPr>
        <w:t>làm thủ tục đề nghị cấp Giấy chứng nhận theo quy định của ph</w:t>
      </w:r>
      <w:r>
        <w:rPr>
          <w:rFonts w:eastAsia="Times New Roman"/>
          <w:color w:val="000000"/>
          <w:sz w:val="26"/>
          <w:szCs w:val="26"/>
        </w:rPr>
        <w:t xml:space="preserve">áp luật (trừ trường hợp </w:t>
      </w:r>
      <w:r w:rsidR="00746AD3">
        <w:rPr>
          <w:rFonts w:eastAsia="Times New Roman"/>
          <w:color w:val="000000"/>
          <w:sz w:val="26"/>
          <w:szCs w:val="26"/>
        </w:rPr>
        <w:t>Bên Mua</w:t>
      </w:r>
      <w:r w:rsidRPr="003B14AD">
        <w:rPr>
          <w:rFonts w:eastAsia="Times New Roman"/>
          <w:color w:val="000000"/>
          <w:sz w:val="26"/>
          <w:szCs w:val="26"/>
        </w:rPr>
        <w:t xml:space="preserve"> tự nguyện thực hiện thủ tục này theo thỏa thuận </w:t>
      </w:r>
      <w:r w:rsidRPr="003176A4">
        <w:rPr>
          <w:rFonts w:eastAsia="Times New Roman"/>
          <w:sz w:val="26"/>
          <w:szCs w:val="26"/>
        </w:rPr>
        <w:t>tại điểm h khoản 2 Điều 9 của hợp đồng này);</w:t>
      </w:r>
    </w:p>
    <w:p w14:paraId="3A537DC0" w14:textId="73577C02"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Pr>
          <w:rFonts w:eastAsia="Times New Roman"/>
          <w:color w:val="000000"/>
          <w:sz w:val="26"/>
          <w:szCs w:val="26"/>
        </w:rPr>
        <w:t>b</w:t>
      </w:r>
      <w:r w:rsidRPr="003B14AD">
        <w:rPr>
          <w:rFonts w:eastAsia="Times New Roman"/>
          <w:color w:val="000000"/>
          <w:sz w:val="26"/>
          <w:szCs w:val="26"/>
        </w:rPr>
        <w:t xml:space="preserve">) Được toàn quyền sở hữu, sử dụng và thực hiện các giao dịch đối với nhà ở đã mua theo quy định của pháp luật, đồng thời được sử dụng các dịch vụ hạ tầng do doanh nghiệp </w:t>
      </w:r>
      <w:r w:rsidRPr="003B14AD">
        <w:rPr>
          <w:rFonts w:eastAsia="Times New Roman"/>
          <w:color w:val="000000"/>
          <w:sz w:val="26"/>
          <w:szCs w:val="26"/>
        </w:rPr>
        <w:lastRenderedPageBreak/>
        <w:t xml:space="preserve">dịch vụ cung cấp trực tiếp hoặc thông qua </w:t>
      </w:r>
      <w:r w:rsidR="00746AD3">
        <w:rPr>
          <w:rFonts w:eastAsia="Times New Roman"/>
          <w:color w:val="000000"/>
          <w:sz w:val="26"/>
          <w:szCs w:val="26"/>
        </w:rPr>
        <w:t xml:space="preserve">Bên Bán </w:t>
      </w:r>
      <w:r w:rsidRPr="003B14AD">
        <w:rPr>
          <w:rFonts w:eastAsia="Times New Roman"/>
          <w:color w:val="000000"/>
          <w:sz w:val="26"/>
          <w:szCs w:val="26"/>
        </w:rPr>
        <w:t>sau khi nhận bàn giao nhà ở theo quy định về sử dụng các dịch vụ hạ tầng của doanh nghiệp cung cấp dịch vụ;</w:t>
      </w:r>
    </w:p>
    <w:p w14:paraId="300C0871" w14:textId="77777777"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đ) Nhận Giấy chứng nhận sau khi</w:t>
      </w:r>
      <w:r w:rsidR="004A7139">
        <w:rPr>
          <w:rFonts w:eastAsia="Times New Roman"/>
          <w:color w:val="000000"/>
          <w:sz w:val="26"/>
          <w:szCs w:val="26"/>
        </w:rPr>
        <w:t xml:space="preserve"> đã thanh toán đủ 100% tiền mua</w:t>
      </w:r>
      <w:r w:rsidRPr="003B14AD">
        <w:rPr>
          <w:rFonts w:eastAsia="Times New Roman"/>
          <w:color w:val="000000"/>
          <w:sz w:val="26"/>
          <w:szCs w:val="26"/>
        </w:rPr>
        <w:t xml:space="preserve"> nhà ở và các loại thuế, phí, lệ phí liên quan đến nhà ở theo thỏa thuận trong hợp đồng này và theo quy định của pháp luật;</w:t>
      </w:r>
    </w:p>
    <w:p w14:paraId="58AC9AC9" w14:textId="11BA7D86"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e) Yêu cầu </w:t>
      </w:r>
      <w:r w:rsidR="00746AD3">
        <w:rPr>
          <w:rFonts w:eastAsia="Times New Roman"/>
          <w:color w:val="000000"/>
          <w:sz w:val="26"/>
          <w:szCs w:val="26"/>
        </w:rPr>
        <w:t xml:space="preserve">Bên Bán </w:t>
      </w:r>
      <w:r w:rsidRPr="003B14AD">
        <w:rPr>
          <w:rFonts w:eastAsia="Times New Roman"/>
          <w:color w:val="000000"/>
          <w:sz w:val="26"/>
          <w:szCs w:val="26"/>
        </w:rPr>
        <w:t>hoàn thành việc xây dựng các công trình hạ tầng kỹ thuật và hạ tầng xã hội theo đúng nội dung, tiến độ dự án đã được phê duyệt;</w:t>
      </w:r>
    </w:p>
    <w:p w14:paraId="70BAF2A6" w14:textId="2FD6A369" w:rsid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g) Có quyền từ chối nhận bàn giao nhà ở nếu </w:t>
      </w:r>
      <w:r w:rsidR="00746AD3">
        <w:rPr>
          <w:rFonts w:eastAsia="Times New Roman"/>
          <w:color w:val="000000"/>
          <w:sz w:val="26"/>
          <w:szCs w:val="26"/>
        </w:rPr>
        <w:t xml:space="preserve">Bên Bán </w:t>
      </w:r>
      <w:r w:rsidRPr="003B14AD">
        <w:rPr>
          <w:rFonts w:eastAsia="Times New Roman"/>
          <w:color w:val="000000"/>
          <w:sz w:val="26"/>
          <w:szCs w:val="26"/>
        </w:rPr>
        <w:t xml:space="preserve">không hoàn thành việc xây dựng và đưa vào sử dụng các công trình hạ tầng phục vụ </w:t>
      </w:r>
      <w:r w:rsidR="004A7139">
        <w:rPr>
          <w:rFonts w:eastAsia="Times New Roman"/>
          <w:color w:val="000000"/>
          <w:sz w:val="26"/>
          <w:szCs w:val="26"/>
        </w:rPr>
        <w:t xml:space="preserve">nhu cầu ở thiết yếu của </w:t>
      </w:r>
      <w:r w:rsidR="00746AD3">
        <w:rPr>
          <w:rFonts w:eastAsia="Times New Roman"/>
          <w:color w:val="000000"/>
          <w:sz w:val="26"/>
          <w:szCs w:val="26"/>
        </w:rPr>
        <w:t>Bên Mua</w:t>
      </w:r>
      <w:r w:rsidRPr="003B14AD">
        <w:rPr>
          <w:rFonts w:eastAsia="Times New Roman"/>
          <w:color w:val="000000"/>
          <w:sz w:val="26"/>
          <w:szCs w:val="26"/>
        </w:rPr>
        <w:t xml:space="preserve"> theo đúng thỏa thuận </w:t>
      </w:r>
      <w:r w:rsidRPr="00DE4CA4">
        <w:rPr>
          <w:rFonts w:eastAsia="Times New Roman"/>
          <w:sz w:val="26"/>
          <w:szCs w:val="26"/>
        </w:rPr>
        <w:t xml:space="preserve">tại khoản 4 Điều 4 của hợp đồng này hoặc trong trường hợp diện tích đất của nhà ở, diện tích xây dựng nhà ở thực tế nhỏ hơn/lớn </w:t>
      </w:r>
      <w:commentRangeStart w:id="28"/>
      <w:r w:rsidRPr="003176A4">
        <w:rPr>
          <w:rFonts w:eastAsia="Times New Roman"/>
          <w:sz w:val="26"/>
          <w:szCs w:val="26"/>
        </w:rPr>
        <w:t>hơn</w:t>
      </w:r>
      <w:commentRangeEnd w:id="28"/>
      <w:r w:rsidR="004A7139" w:rsidRPr="003176A4">
        <w:rPr>
          <w:rStyle w:val="CommentReference"/>
          <w:rFonts w:eastAsia="Times New Roman"/>
          <w:sz w:val="26"/>
          <w:szCs w:val="26"/>
        </w:rPr>
        <w:commentReference w:id="28"/>
      </w:r>
      <w:r w:rsidRPr="003176A4">
        <w:rPr>
          <w:rFonts w:eastAsia="Times New Roman"/>
          <w:sz w:val="26"/>
          <w:szCs w:val="26"/>
        </w:rPr>
        <w:t xml:space="preserve"> </w:t>
      </w:r>
      <w:r w:rsidR="000E17CF" w:rsidRPr="003176A4">
        <w:rPr>
          <w:rFonts w:eastAsia="Times New Roman"/>
          <w:sz w:val="26"/>
          <w:szCs w:val="26"/>
        </w:rPr>
        <w:t xml:space="preserve">10% </w:t>
      </w:r>
      <w:r w:rsidRPr="003176A4">
        <w:rPr>
          <w:rFonts w:eastAsia="Times New Roman"/>
          <w:sz w:val="26"/>
          <w:szCs w:val="26"/>
        </w:rPr>
        <w:t xml:space="preserve">so với diện tích </w:t>
      </w:r>
      <w:r w:rsidRPr="003B14AD">
        <w:rPr>
          <w:rFonts w:eastAsia="Times New Roman"/>
          <w:color w:val="000000"/>
          <w:sz w:val="26"/>
          <w:szCs w:val="26"/>
        </w:rPr>
        <w:t xml:space="preserve">ghi trong hợp đồng này. Việc từ chối nhận bàn giao nhà ở trong trường hợp này không bị coi là vi phạm các điều kiện bàn giao nhà ở của </w:t>
      </w:r>
      <w:r w:rsidR="00746AD3">
        <w:rPr>
          <w:rFonts w:eastAsia="Times New Roman"/>
          <w:color w:val="000000"/>
          <w:sz w:val="26"/>
          <w:szCs w:val="26"/>
        </w:rPr>
        <w:t>Bên Mua</w:t>
      </w:r>
      <w:r w:rsidR="004A7139">
        <w:rPr>
          <w:rFonts w:eastAsia="Times New Roman"/>
          <w:color w:val="000000"/>
          <w:sz w:val="26"/>
          <w:szCs w:val="26"/>
        </w:rPr>
        <w:t xml:space="preserve"> đối với Bên bán</w:t>
      </w:r>
      <w:r w:rsidRPr="003B14AD">
        <w:rPr>
          <w:rFonts w:eastAsia="Times New Roman"/>
          <w:color w:val="000000"/>
          <w:sz w:val="26"/>
          <w:szCs w:val="26"/>
        </w:rPr>
        <w:t>;</w:t>
      </w:r>
    </w:p>
    <w:p w14:paraId="4EFBBE25" w14:textId="566467A6" w:rsidR="003B14AD" w:rsidRPr="003B14AD" w:rsidRDefault="003B14AD" w:rsidP="006665AE">
      <w:pPr>
        <w:shd w:val="clear" w:color="auto" w:fill="FFFFFF"/>
        <w:spacing w:before="120" w:after="120" w:line="276" w:lineRule="auto"/>
        <w:ind w:left="90" w:firstLine="540"/>
        <w:jc w:val="both"/>
        <w:rPr>
          <w:rFonts w:eastAsia="Times New Roman"/>
          <w:color w:val="000000"/>
          <w:sz w:val="26"/>
          <w:szCs w:val="26"/>
        </w:rPr>
      </w:pPr>
      <w:r w:rsidRPr="003B14AD">
        <w:rPr>
          <w:rFonts w:eastAsia="Times New Roman"/>
          <w:color w:val="000000"/>
          <w:sz w:val="26"/>
          <w:szCs w:val="26"/>
        </w:rPr>
        <w:t xml:space="preserve">h) Yêu cầu </w:t>
      </w:r>
      <w:r w:rsidR="00746AD3">
        <w:rPr>
          <w:rFonts w:eastAsia="Times New Roman"/>
          <w:color w:val="000000"/>
          <w:sz w:val="26"/>
          <w:szCs w:val="26"/>
        </w:rPr>
        <w:t xml:space="preserve">Bên Bán </w:t>
      </w:r>
      <w:r w:rsidRPr="003B14AD">
        <w:rPr>
          <w:rFonts w:eastAsia="Times New Roman"/>
          <w:color w:val="000000"/>
          <w:sz w:val="26"/>
          <w:szCs w:val="26"/>
        </w:rPr>
        <w:t xml:space="preserve">hỗ trợ thủ tục thế chấp nhà ở đã mua tại tổ chức tín dụng trong trường hợp </w:t>
      </w:r>
      <w:r w:rsidR="00746AD3">
        <w:rPr>
          <w:rFonts w:eastAsia="Times New Roman"/>
          <w:color w:val="000000"/>
          <w:sz w:val="26"/>
          <w:szCs w:val="26"/>
        </w:rPr>
        <w:t>Bên Mua</w:t>
      </w:r>
      <w:r w:rsidRPr="003B14AD">
        <w:rPr>
          <w:rFonts w:eastAsia="Times New Roman"/>
          <w:color w:val="000000"/>
          <w:sz w:val="26"/>
          <w:szCs w:val="26"/>
        </w:rPr>
        <w:t xml:space="preserve"> có nhu cầu thế chấp nhà ở tại tổ chức tín dụng theo quy định của tổ chức tín dụng, quy định pháp luật;</w:t>
      </w:r>
    </w:p>
    <w:p w14:paraId="4BAA06BA" w14:textId="52A0BD7E" w:rsidR="003B14AD" w:rsidRPr="004A7139" w:rsidRDefault="003B14AD" w:rsidP="006665AE">
      <w:pPr>
        <w:pStyle w:val="ListParagraph"/>
        <w:numPr>
          <w:ilvl w:val="0"/>
          <w:numId w:val="18"/>
        </w:numPr>
        <w:shd w:val="clear" w:color="auto" w:fill="FFFFFF"/>
        <w:spacing w:before="120" w:after="120" w:line="276" w:lineRule="auto"/>
        <w:ind w:left="567"/>
        <w:jc w:val="both"/>
        <w:rPr>
          <w:rFonts w:eastAsia="Times New Roman"/>
          <w:b/>
          <w:color w:val="000000"/>
          <w:sz w:val="26"/>
          <w:szCs w:val="26"/>
        </w:rPr>
      </w:pPr>
      <w:r w:rsidRPr="004A7139">
        <w:rPr>
          <w:rFonts w:eastAsia="Times New Roman"/>
          <w:b/>
          <w:color w:val="000000"/>
          <w:sz w:val="26"/>
          <w:szCs w:val="26"/>
        </w:rPr>
        <w:t xml:space="preserve">Nghĩa vụ của </w:t>
      </w:r>
      <w:r w:rsidR="00746AD3">
        <w:rPr>
          <w:rFonts w:eastAsia="Times New Roman"/>
          <w:b/>
          <w:color w:val="000000"/>
          <w:sz w:val="26"/>
          <w:szCs w:val="26"/>
        </w:rPr>
        <w:t>Bên Mua</w:t>
      </w:r>
      <w:r w:rsidRPr="004A7139">
        <w:rPr>
          <w:rFonts w:eastAsia="Times New Roman"/>
          <w:b/>
          <w:color w:val="000000"/>
          <w:sz w:val="26"/>
          <w:szCs w:val="26"/>
        </w:rPr>
        <w:t>:</w:t>
      </w:r>
    </w:p>
    <w:p w14:paraId="54D0E277" w14:textId="3B598E5D" w:rsidR="003B14AD" w:rsidRPr="00E4632F" w:rsidRDefault="003B14AD" w:rsidP="006665AE">
      <w:pPr>
        <w:shd w:val="clear" w:color="auto" w:fill="FFFFFF"/>
        <w:spacing w:before="120" w:after="120" w:line="276" w:lineRule="auto"/>
        <w:ind w:left="90" w:firstLine="540"/>
        <w:jc w:val="both"/>
        <w:rPr>
          <w:rFonts w:eastAsia="Times New Roman"/>
          <w:color w:val="000000"/>
          <w:sz w:val="26"/>
          <w:szCs w:val="26"/>
        </w:rPr>
      </w:pPr>
      <w:r w:rsidRPr="00E4632F">
        <w:rPr>
          <w:rFonts w:eastAsia="Times New Roman"/>
          <w:color w:val="000000"/>
          <w:sz w:val="26"/>
          <w:szCs w:val="26"/>
        </w:rPr>
        <w:t xml:space="preserve">a) Thanh toán đầy đủ và đúng hạn số tiền mua nhà ở theo thỏa thuận tại Điều 3 của hợp đồng này không phụ thuộc vào việc có hay không có thông báo thanh </w:t>
      </w:r>
      <w:r w:rsidR="00566BB0">
        <w:rPr>
          <w:rFonts w:eastAsia="Times New Roman"/>
          <w:color w:val="000000"/>
          <w:sz w:val="26"/>
          <w:szCs w:val="26"/>
        </w:rPr>
        <w:t>toán tiền mua nhà ở của Bên bán</w:t>
      </w:r>
      <w:r w:rsidRPr="00E4632F">
        <w:rPr>
          <w:rFonts w:eastAsia="Times New Roman"/>
          <w:color w:val="000000"/>
          <w:sz w:val="26"/>
          <w:szCs w:val="26"/>
        </w:rPr>
        <w:t>;</w:t>
      </w:r>
    </w:p>
    <w:p w14:paraId="6C8CC159" w14:textId="77777777" w:rsidR="003B14AD" w:rsidRPr="00E4632F" w:rsidRDefault="003B14AD" w:rsidP="006665AE">
      <w:pPr>
        <w:shd w:val="clear" w:color="auto" w:fill="FFFFFF"/>
        <w:spacing w:before="120" w:after="120" w:line="276" w:lineRule="auto"/>
        <w:ind w:left="567"/>
        <w:jc w:val="both"/>
        <w:rPr>
          <w:rFonts w:eastAsia="Times New Roman"/>
          <w:color w:val="000000"/>
          <w:sz w:val="26"/>
          <w:szCs w:val="26"/>
        </w:rPr>
      </w:pPr>
      <w:r w:rsidRPr="00E4632F">
        <w:rPr>
          <w:rFonts w:eastAsia="Times New Roman"/>
          <w:color w:val="000000"/>
          <w:sz w:val="26"/>
          <w:szCs w:val="26"/>
        </w:rPr>
        <w:t>b) Nhận bàn giao nhà ở theo thỏa thuận trong hợp đồng này;</w:t>
      </w:r>
    </w:p>
    <w:p w14:paraId="6EE27687" w14:textId="3DE501C5" w:rsidR="003B14AD" w:rsidRPr="00E4632F" w:rsidRDefault="003B14AD" w:rsidP="006665AE">
      <w:pPr>
        <w:shd w:val="clear" w:color="auto" w:fill="FFFFFF"/>
        <w:spacing w:before="120" w:after="120" w:line="276" w:lineRule="auto"/>
        <w:ind w:left="90" w:firstLine="450"/>
        <w:jc w:val="both"/>
        <w:rPr>
          <w:rFonts w:eastAsia="Times New Roman"/>
          <w:color w:val="000000"/>
          <w:sz w:val="26"/>
          <w:szCs w:val="26"/>
        </w:rPr>
      </w:pPr>
      <w:r w:rsidRPr="00E4632F">
        <w:rPr>
          <w:rFonts w:eastAsia="Times New Roman"/>
          <w:color w:val="000000"/>
          <w:sz w:val="26"/>
          <w:szCs w:val="26"/>
        </w:rPr>
        <w:t xml:space="preserve">c) Kể từ ngày nhận bàn giao nhà ở, </w:t>
      </w:r>
      <w:r w:rsidR="00746AD3">
        <w:rPr>
          <w:rFonts w:eastAsia="Times New Roman"/>
          <w:color w:val="000000"/>
          <w:sz w:val="26"/>
          <w:szCs w:val="26"/>
        </w:rPr>
        <w:t>Bên Mua</w:t>
      </w:r>
      <w:r w:rsidRPr="00E4632F">
        <w:rPr>
          <w:rFonts w:eastAsia="Times New Roman"/>
          <w:color w:val="000000"/>
          <w:sz w:val="26"/>
          <w:szCs w:val="26"/>
        </w:rPr>
        <w:t xml:space="preserve"> hoàn toàn chịu trách nhiệm đối với nhà ở đã mua (</w:t>
      </w:r>
      <w:r w:rsidRPr="00E4632F">
        <w:rPr>
          <w:rFonts w:eastAsia="Times New Roman"/>
          <w:i/>
          <w:color w:val="000000"/>
          <w:sz w:val="26"/>
          <w:szCs w:val="26"/>
        </w:rPr>
        <w:t>trừ các trường hợp thuộc trách nhiệm bảo đảm tính pháp lý và việc bảo hành nhà ở của Bên bán</w:t>
      </w:r>
      <w:r w:rsidRPr="00E4632F">
        <w:rPr>
          <w:rFonts w:eastAsia="Times New Roman"/>
          <w:color w:val="000000"/>
          <w:sz w:val="26"/>
          <w:szCs w:val="26"/>
        </w:rPr>
        <w:t xml:space="preserve">) và </w:t>
      </w:r>
      <w:r w:rsidR="00E4632F">
        <w:rPr>
          <w:rFonts w:eastAsia="Times New Roman"/>
          <w:color w:val="000000"/>
          <w:sz w:val="26"/>
          <w:szCs w:val="26"/>
        </w:rPr>
        <w:t>tự chịu trách nhiệm về việc mua</w:t>
      </w:r>
      <w:r w:rsidRPr="00E4632F">
        <w:rPr>
          <w:rFonts w:eastAsia="Times New Roman"/>
          <w:color w:val="000000"/>
          <w:sz w:val="26"/>
          <w:szCs w:val="26"/>
        </w:rPr>
        <w:t>, duy trì các hợp đồng bảo hiểm cần thiết đối với mọi rủi ro, thiệt hại liên quan đến nhà ở và bảo hiểm trách nhiệm dân sự phù hợp với quy định của pháp luật;</w:t>
      </w:r>
    </w:p>
    <w:p w14:paraId="00EA1B59" w14:textId="70B3CBB2" w:rsidR="003B14AD" w:rsidRPr="00E4632F" w:rsidRDefault="003B14AD" w:rsidP="006665AE">
      <w:pPr>
        <w:shd w:val="clear" w:color="auto" w:fill="FFFFFF"/>
        <w:spacing w:before="120" w:after="120" w:line="276" w:lineRule="auto"/>
        <w:ind w:left="90" w:firstLine="450"/>
        <w:jc w:val="both"/>
        <w:rPr>
          <w:rFonts w:eastAsia="Times New Roman"/>
          <w:color w:val="000000"/>
          <w:sz w:val="26"/>
          <w:szCs w:val="26"/>
        </w:rPr>
      </w:pPr>
      <w:r w:rsidRPr="00E4632F">
        <w:rPr>
          <w:rFonts w:eastAsia="Times New Roman"/>
          <w:color w:val="000000"/>
          <w:sz w:val="26"/>
          <w:szCs w:val="26"/>
        </w:rPr>
        <w:t xml:space="preserve">d) Kể từ ngày nhận bàn giao </w:t>
      </w:r>
      <w:r w:rsidR="00E4632F">
        <w:rPr>
          <w:rFonts w:eastAsia="Times New Roman"/>
          <w:color w:val="000000"/>
          <w:sz w:val="26"/>
          <w:szCs w:val="26"/>
        </w:rPr>
        <w:t xml:space="preserve">nhà ở, kể cả trường hợp </w:t>
      </w:r>
      <w:r w:rsidR="00746AD3">
        <w:rPr>
          <w:rFonts w:eastAsia="Times New Roman"/>
          <w:color w:val="000000"/>
          <w:sz w:val="26"/>
          <w:szCs w:val="26"/>
        </w:rPr>
        <w:t>Bên Mua</w:t>
      </w:r>
      <w:r w:rsidRPr="00E4632F">
        <w:rPr>
          <w:rFonts w:eastAsia="Times New Roman"/>
          <w:color w:val="000000"/>
          <w:sz w:val="26"/>
          <w:szCs w:val="26"/>
        </w:rPr>
        <w:t xml:space="preserve"> chưa vào sử dụng nhà ở thì nhà ở sẽ được quản lý và bảo trì theo nội quy quản lý sử dụng nhà ở và </w:t>
      </w:r>
      <w:r w:rsidR="00746AD3">
        <w:rPr>
          <w:rFonts w:eastAsia="Times New Roman"/>
          <w:color w:val="000000"/>
          <w:sz w:val="26"/>
          <w:szCs w:val="26"/>
        </w:rPr>
        <w:t>Bên Mua</w:t>
      </w:r>
      <w:r w:rsidRPr="00E4632F">
        <w:rPr>
          <w:rFonts w:eastAsia="Times New Roman"/>
          <w:color w:val="000000"/>
          <w:sz w:val="26"/>
          <w:szCs w:val="26"/>
        </w:rPr>
        <w:t xml:space="preserve"> phải tuân thủ các quy định được nêu trong bản nội quy quản lý sử dụng nhà ở;</w:t>
      </w:r>
    </w:p>
    <w:p w14:paraId="3027D403" w14:textId="069FA9A6" w:rsidR="003B14AD" w:rsidRPr="00E4632F" w:rsidRDefault="003B14AD" w:rsidP="006665AE">
      <w:pPr>
        <w:shd w:val="clear" w:color="auto" w:fill="FFFFFF"/>
        <w:spacing w:before="120" w:after="120" w:line="276" w:lineRule="auto"/>
        <w:ind w:left="90" w:firstLine="450"/>
        <w:jc w:val="both"/>
        <w:rPr>
          <w:rFonts w:eastAsia="Times New Roman"/>
          <w:color w:val="000000"/>
          <w:sz w:val="26"/>
          <w:szCs w:val="26"/>
        </w:rPr>
      </w:pPr>
      <w:r w:rsidRPr="00E4632F">
        <w:rPr>
          <w:rFonts w:eastAsia="Times New Roman"/>
          <w:color w:val="000000"/>
          <w:sz w:val="26"/>
          <w:szCs w:val="26"/>
        </w:rPr>
        <w:t xml:space="preserve">đ) Thanh toán các khoản thuế, phí và lệ phí theo quy định của pháp luật mà </w:t>
      </w:r>
      <w:r w:rsidR="00746AD3">
        <w:rPr>
          <w:rFonts w:eastAsia="Times New Roman"/>
          <w:color w:val="000000"/>
          <w:sz w:val="26"/>
          <w:szCs w:val="26"/>
        </w:rPr>
        <w:t>Bên Mua</w:t>
      </w:r>
      <w:r w:rsidRPr="00E4632F">
        <w:rPr>
          <w:rFonts w:eastAsia="Times New Roman"/>
          <w:color w:val="000000"/>
          <w:sz w:val="26"/>
          <w:szCs w:val="26"/>
        </w:rPr>
        <w:t xml:space="preserve"> phải nộp như thỏa thuận tại hợp đồng này;</w:t>
      </w:r>
    </w:p>
    <w:p w14:paraId="02FD5727" w14:textId="33489EE9" w:rsidR="003B14AD" w:rsidRPr="00E4632F" w:rsidRDefault="003B14AD" w:rsidP="006665AE">
      <w:pPr>
        <w:shd w:val="clear" w:color="auto" w:fill="FFFFFF"/>
        <w:spacing w:before="120" w:after="120" w:line="276" w:lineRule="auto"/>
        <w:ind w:left="90" w:firstLine="450"/>
        <w:jc w:val="both"/>
        <w:rPr>
          <w:rFonts w:eastAsia="Times New Roman"/>
          <w:i/>
          <w:color w:val="000000"/>
          <w:sz w:val="26"/>
          <w:szCs w:val="26"/>
        </w:rPr>
      </w:pPr>
      <w:r w:rsidRPr="00E4632F">
        <w:rPr>
          <w:rFonts w:eastAsia="Times New Roman"/>
          <w:color w:val="000000"/>
          <w:sz w:val="26"/>
          <w:szCs w:val="26"/>
        </w:rPr>
        <w:t xml:space="preserve">e) Thanh toán các khoản chi phí dịch vụ như: </w:t>
      </w:r>
      <w:r w:rsidRPr="00E4632F">
        <w:rPr>
          <w:rFonts w:eastAsia="Times New Roman"/>
          <w:i/>
          <w:color w:val="000000"/>
          <w:sz w:val="26"/>
          <w:szCs w:val="26"/>
        </w:rPr>
        <w:t xml:space="preserve">điện, nước, truyền hình cáp, truyền hình vệ tinh, thông tin liên lạc... và các khoản thuế, phí khác phát sinh do nhu cầu sử dụng của </w:t>
      </w:r>
      <w:r w:rsidR="00746AD3">
        <w:rPr>
          <w:rFonts w:eastAsia="Times New Roman"/>
          <w:i/>
          <w:color w:val="000000"/>
          <w:sz w:val="26"/>
          <w:szCs w:val="26"/>
        </w:rPr>
        <w:t>Bên Mua</w:t>
      </w:r>
      <w:r w:rsidRPr="00E4632F">
        <w:rPr>
          <w:rFonts w:eastAsia="Times New Roman"/>
          <w:i/>
          <w:color w:val="000000"/>
          <w:sz w:val="26"/>
          <w:szCs w:val="26"/>
        </w:rPr>
        <w:t xml:space="preserve"> theo quy định;</w:t>
      </w:r>
    </w:p>
    <w:p w14:paraId="4C052CE6" w14:textId="77777777" w:rsidR="003B14AD" w:rsidRPr="00E4632F" w:rsidRDefault="003B14AD" w:rsidP="006665AE">
      <w:pPr>
        <w:shd w:val="clear" w:color="auto" w:fill="FFFFFF"/>
        <w:spacing w:before="60" w:after="60" w:line="276" w:lineRule="auto"/>
        <w:ind w:left="90" w:firstLine="450"/>
        <w:jc w:val="both"/>
        <w:rPr>
          <w:rFonts w:eastAsia="Times New Roman"/>
          <w:color w:val="000000"/>
          <w:sz w:val="26"/>
          <w:szCs w:val="26"/>
        </w:rPr>
      </w:pPr>
      <w:r w:rsidRPr="00E4632F">
        <w:rPr>
          <w:rFonts w:eastAsia="Times New Roman"/>
          <w:color w:val="000000"/>
          <w:sz w:val="26"/>
          <w:szCs w:val="26"/>
        </w:rPr>
        <w:t>g) Sử dụng nhà ở đúng mục đích để ở theo quy định của pháp luật về nhà và theo thỏa thuận trong hợp đồng này;</w:t>
      </w:r>
    </w:p>
    <w:p w14:paraId="7D985ED0" w14:textId="5F7C4B86" w:rsidR="003B14AD" w:rsidRPr="00E4632F" w:rsidRDefault="003B14AD" w:rsidP="006665AE">
      <w:pPr>
        <w:shd w:val="clear" w:color="auto" w:fill="FFFFFF"/>
        <w:spacing w:before="60" w:after="60" w:line="276" w:lineRule="auto"/>
        <w:ind w:left="90" w:firstLine="450"/>
        <w:jc w:val="both"/>
        <w:rPr>
          <w:rFonts w:eastAsia="Times New Roman"/>
          <w:color w:val="000000"/>
          <w:sz w:val="26"/>
          <w:szCs w:val="26"/>
        </w:rPr>
      </w:pPr>
      <w:r w:rsidRPr="00E4632F">
        <w:rPr>
          <w:rFonts w:eastAsia="Times New Roman"/>
          <w:color w:val="000000"/>
          <w:sz w:val="26"/>
          <w:szCs w:val="26"/>
        </w:rPr>
        <w:lastRenderedPageBreak/>
        <w:t xml:space="preserve">h) Nộp phạt vi phạm hợp đồng và bồi thường thiệt hại cho </w:t>
      </w:r>
      <w:r w:rsidR="00746AD3">
        <w:rPr>
          <w:rFonts w:eastAsia="Times New Roman"/>
          <w:color w:val="000000"/>
          <w:sz w:val="26"/>
          <w:szCs w:val="26"/>
        </w:rPr>
        <w:t xml:space="preserve">Bên Bán </w:t>
      </w:r>
      <w:r w:rsidRPr="00E4632F">
        <w:rPr>
          <w:rFonts w:eastAsia="Times New Roman"/>
          <w:color w:val="000000"/>
          <w:sz w:val="26"/>
          <w:szCs w:val="26"/>
        </w:rPr>
        <w:t>khi vi phạm các thỏa thuận thuộc diện phải nộp phạt hoặc bồi thường theo quy định trong hợp đồng này hoặc theo quyết định của cơ quan nhà nước có thẩm quyền;</w:t>
      </w:r>
    </w:p>
    <w:p w14:paraId="66518D5B" w14:textId="3FE75A89" w:rsidR="002A2E95" w:rsidRDefault="003B14AD" w:rsidP="006665AE">
      <w:pPr>
        <w:shd w:val="clear" w:color="auto" w:fill="FFFFFF"/>
        <w:spacing w:before="60" w:after="60" w:line="276" w:lineRule="auto"/>
        <w:ind w:left="90" w:firstLine="450"/>
        <w:jc w:val="both"/>
        <w:rPr>
          <w:rFonts w:eastAsia="Times New Roman"/>
          <w:color w:val="000000"/>
          <w:sz w:val="26"/>
          <w:szCs w:val="26"/>
        </w:rPr>
      </w:pPr>
      <w:r w:rsidRPr="00E4632F">
        <w:rPr>
          <w:rFonts w:eastAsia="Times New Roman"/>
          <w:color w:val="000000"/>
          <w:sz w:val="26"/>
          <w:szCs w:val="26"/>
        </w:rPr>
        <w:t>i) Thực hiện các nghĩa vụ khác theo quyết định của cơ quan nhà nước có thẩm quyền khi vi phạm các quy định về quản lý, sử dụng nhà ở;</w:t>
      </w:r>
    </w:p>
    <w:p w14:paraId="12FC2514" w14:textId="240296BD" w:rsidR="003B14AD" w:rsidRPr="00561534" w:rsidRDefault="00453D91" w:rsidP="006665AE">
      <w:pPr>
        <w:shd w:val="clear" w:color="auto" w:fill="FFFFFF"/>
        <w:spacing w:before="120" w:after="120" w:line="276" w:lineRule="auto"/>
        <w:jc w:val="both"/>
        <w:rPr>
          <w:b/>
          <w:sz w:val="26"/>
          <w:szCs w:val="24"/>
        </w:rPr>
      </w:pPr>
      <w:r w:rsidRPr="00561534">
        <w:rPr>
          <w:b/>
          <w:sz w:val="26"/>
          <w:szCs w:val="24"/>
        </w:rPr>
        <w:t>ĐIỀU 11. TRÁCH NHIỆM CỦA HAI BÊN VÀ VIỆC XỬ LÝ VI PHẠM HỢP ĐỒNG</w:t>
      </w:r>
    </w:p>
    <w:p w14:paraId="6E272A7B" w14:textId="53AC1AB2" w:rsidR="003B14AD" w:rsidRPr="0016109B" w:rsidRDefault="003B14AD" w:rsidP="006665AE">
      <w:pPr>
        <w:pStyle w:val="ListParagraph"/>
        <w:numPr>
          <w:ilvl w:val="0"/>
          <w:numId w:val="19"/>
        </w:numPr>
        <w:shd w:val="clear" w:color="auto" w:fill="FFFFFF"/>
        <w:spacing w:before="60" w:after="60" w:line="276" w:lineRule="auto"/>
        <w:ind w:left="0" w:firstLine="180"/>
        <w:jc w:val="both"/>
        <w:rPr>
          <w:rFonts w:ascii="Arial" w:eastAsia="Times New Roman" w:hAnsi="Arial" w:cs="Arial"/>
          <w:color w:val="000000"/>
        </w:rPr>
      </w:pPr>
      <w:r w:rsidRPr="00E4632F">
        <w:rPr>
          <w:rFonts w:eastAsia="Times New Roman"/>
          <w:b/>
          <w:color w:val="000000"/>
          <w:sz w:val="26"/>
          <w:szCs w:val="26"/>
        </w:rPr>
        <w:t>Hai bên thống nhất hình thức, cách</w:t>
      </w:r>
      <w:r w:rsidR="00E4632F">
        <w:rPr>
          <w:rFonts w:eastAsia="Times New Roman"/>
          <w:b/>
          <w:color w:val="000000"/>
          <w:sz w:val="26"/>
          <w:szCs w:val="26"/>
        </w:rPr>
        <w:t xml:space="preserve"> thức xử lý vi phạm khi </w:t>
      </w:r>
      <w:r w:rsidR="00746AD3">
        <w:rPr>
          <w:rFonts w:eastAsia="Times New Roman"/>
          <w:b/>
          <w:color w:val="000000"/>
          <w:sz w:val="26"/>
          <w:szCs w:val="26"/>
        </w:rPr>
        <w:t>Bên Mua</w:t>
      </w:r>
      <w:r w:rsidRPr="00E4632F">
        <w:rPr>
          <w:rFonts w:eastAsia="Times New Roman"/>
          <w:b/>
          <w:color w:val="000000"/>
          <w:sz w:val="26"/>
          <w:szCs w:val="26"/>
        </w:rPr>
        <w:t xml:space="preserve"> </w:t>
      </w:r>
      <w:r w:rsidR="00E4632F">
        <w:rPr>
          <w:rFonts w:eastAsia="Times New Roman"/>
          <w:b/>
          <w:color w:val="000000"/>
          <w:sz w:val="26"/>
          <w:szCs w:val="26"/>
        </w:rPr>
        <w:t>chậm trễ thanh toán tiền mua</w:t>
      </w:r>
      <w:r w:rsidRPr="00E4632F">
        <w:rPr>
          <w:rFonts w:eastAsia="Times New Roman"/>
          <w:b/>
          <w:color w:val="000000"/>
          <w:sz w:val="26"/>
          <w:szCs w:val="26"/>
        </w:rPr>
        <w:t xml:space="preserve"> nhà ở:</w:t>
      </w:r>
    </w:p>
    <w:p w14:paraId="6F95B60E" w14:textId="2A289827" w:rsidR="003B14AD" w:rsidRPr="009F2D54" w:rsidRDefault="003B14AD" w:rsidP="006665AE">
      <w:pPr>
        <w:shd w:val="clear" w:color="auto" w:fill="FFFFFF"/>
        <w:spacing w:before="60" w:after="60" w:line="276" w:lineRule="auto"/>
        <w:ind w:firstLine="540"/>
        <w:jc w:val="both"/>
        <w:rPr>
          <w:rFonts w:eastAsia="Times New Roman"/>
          <w:sz w:val="26"/>
          <w:szCs w:val="26"/>
        </w:rPr>
      </w:pPr>
      <w:r w:rsidRPr="009F2D54">
        <w:rPr>
          <w:rFonts w:eastAsia="Times New Roman"/>
          <w:iCs/>
          <w:sz w:val="26"/>
          <w:szCs w:val="26"/>
        </w:rPr>
        <w:t xml:space="preserve">- Nếu quá </w:t>
      </w:r>
      <w:r w:rsidR="00E4632F" w:rsidRPr="009F2D54">
        <w:rPr>
          <w:b/>
          <w:sz w:val="26"/>
          <w:szCs w:val="26"/>
          <w:lang w:val="fr-FR"/>
        </w:rPr>
        <w:t>60 (sáu mươi)</w:t>
      </w:r>
      <w:r w:rsidR="00E4632F" w:rsidRPr="009F2D54">
        <w:rPr>
          <w:sz w:val="26"/>
          <w:szCs w:val="26"/>
          <w:lang w:val="fr-FR"/>
        </w:rPr>
        <w:t xml:space="preserve"> ngày</w:t>
      </w:r>
      <w:r w:rsidRPr="009F2D54">
        <w:rPr>
          <w:rFonts w:eastAsia="Times New Roman"/>
          <w:iCs/>
          <w:sz w:val="26"/>
          <w:szCs w:val="26"/>
        </w:rPr>
        <w:t>, kể từ ngày đ</w:t>
      </w:r>
      <w:r w:rsidR="00E4632F" w:rsidRPr="009F2D54">
        <w:rPr>
          <w:rFonts w:eastAsia="Times New Roman"/>
          <w:iCs/>
          <w:sz w:val="26"/>
          <w:szCs w:val="26"/>
        </w:rPr>
        <w:t>ến hạn phải thanh toán tiền mua</w:t>
      </w:r>
      <w:r w:rsidRPr="009F2D54">
        <w:rPr>
          <w:rFonts w:eastAsia="Times New Roman"/>
          <w:iCs/>
          <w:sz w:val="26"/>
          <w:szCs w:val="26"/>
        </w:rPr>
        <w:t xml:space="preserve"> nhà ở theo thỏa thuận tại Điề</w:t>
      </w:r>
      <w:r w:rsidR="00E4632F" w:rsidRPr="009F2D54">
        <w:rPr>
          <w:rFonts w:eastAsia="Times New Roman"/>
          <w:iCs/>
          <w:sz w:val="26"/>
          <w:szCs w:val="26"/>
        </w:rPr>
        <w:t xml:space="preserve">u 3 của hợp đồng này mà </w:t>
      </w:r>
      <w:r w:rsidR="00746AD3">
        <w:rPr>
          <w:rFonts w:eastAsia="Times New Roman"/>
          <w:iCs/>
          <w:sz w:val="26"/>
          <w:szCs w:val="26"/>
        </w:rPr>
        <w:t>Bên Mua</w:t>
      </w:r>
      <w:r w:rsidRPr="009F2D54">
        <w:rPr>
          <w:rFonts w:eastAsia="Times New Roman"/>
          <w:iCs/>
          <w:sz w:val="26"/>
          <w:szCs w:val="26"/>
        </w:rPr>
        <w:t xml:space="preserve"> không thực hiện thanh toán thì sẽ bị tính lãi suất phạt quá hạn trên tổng số tiền chậm thanh toán là: </w:t>
      </w:r>
      <w:r w:rsidR="00E4632F" w:rsidRPr="009F2D54">
        <w:rPr>
          <w:rFonts w:eastAsia="Times New Roman"/>
          <w:iCs/>
          <w:sz w:val="26"/>
          <w:szCs w:val="26"/>
        </w:rPr>
        <w:t>0,0</w:t>
      </w:r>
      <w:r w:rsidR="000E17CF" w:rsidRPr="009F2D54">
        <w:rPr>
          <w:rFonts w:eastAsia="Times New Roman"/>
          <w:iCs/>
          <w:sz w:val="26"/>
          <w:szCs w:val="26"/>
        </w:rPr>
        <w:t>3</w:t>
      </w:r>
      <w:r w:rsidRPr="009F2D54">
        <w:rPr>
          <w:rFonts w:eastAsia="Times New Roman"/>
          <w:iCs/>
          <w:sz w:val="26"/>
          <w:szCs w:val="26"/>
        </w:rPr>
        <w:t>%</w:t>
      </w:r>
      <w:r w:rsidR="00E4632F" w:rsidRPr="009F2D54">
        <w:rPr>
          <w:rFonts w:eastAsia="Times New Roman"/>
          <w:iCs/>
          <w:sz w:val="26"/>
          <w:szCs w:val="26"/>
        </w:rPr>
        <w:t>/ngày</w:t>
      </w:r>
      <w:r w:rsidRPr="009F2D54">
        <w:rPr>
          <w:rFonts w:eastAsia="Times New Roman"/>
          <w:iCs/>
          <w:sz w:val="26"/>
          <w:szCs w:val="26"/>
        </w:rPr>
        <w:t xml:space="preserve"> (</w:t>
      </w:r>
      <w:r w:rsidR="00E4632F" w:rsidRPr="009F2D54">
        <w:rPr>
          <w:rFonts w:eastAsia="Times New Roman"/>
          <w:i/>
          <w:iCs/>
          <w:sz w:val="26"/>
          <w:szCs w:val="26"/>
        </w:rPr>
        <w:t xml:space="preserve">không phẩy không </w:t>
      </w:r>
      <w:r w:rsidR="000E17CF" w:rsidRPr="009F2D54">
        <w:rPr>
          <w:rFonts w:eastAsia="Times New Roman"/>
          <w:i/>
          <w:iCs/>
          <w:sz w:val="26"/>
          <w:szCs w:val="26"/>
        </w:rPr>
        <w:t>ba</w:t>
      </w:r>
      <w:r w:rsidR="00E4632F" w:rsidRPr="009F2D54">
        <w:rPr>
          <w:rFonts w:eastAsia="Times New Roman"/>
          <w:i/>
          <w:iCs/>
          <w:sz w:val="26"/>
          <w:szCs w:val="26"/>
        </w:rPr>
        <w:t xml:space="preserve"> </w:t>
      </w:r>
      <w:r w:rsidRPr="009F2D54">
        <w:rPr>
          <w:rFonts w:eastAsia="Times New Roman"/>
          <w:i/>
          <w:iCs/>
          <w:sz w:val="26"/>
          <w:szCs w:val="26"/>
        </w:rPr>
        <w:t>phần trăm</w:t>
      </w:r>
      <w:r w:rsidR="00E4632F" w:rsidRPr="009F2D54">
        <w:rPr>
          <w:rFonts w:eastAsia="Times New Roman"/>
          <w:i/>
          <w:iCs/>
          <w:sz w:val="26"/>
          <w:szCs w:val="26"/>
        </w:rPr>
        <w:t>/ngày</w:t>
      </w:r>
      <w:r w:rsidRPr="009F2D54">
        <w:rPr>
          <w:rFonts w:eastAsia="Times New Roman"/>
          <w:iCs/>
          <w:sz w:val="26"/>
          <w:szCs w:val="26"/>
        </w:rPr>
        <w:t xml:space="preserve">) do </w:t>
      </w:r>
      <w:r w:rsidR="00DE4CA4" w:rsidRPr="009F2D54">
        <w:rPr>
          <w:sz w:val="26"/>
          <w:szCs w:val="24"/>
          <w:lang w:val="pt-BR"/>
        </w:rPr>
        <w:t xml:space="preserve">Ngân hàng </w:t>
      </w:r>
      <w:r w:rsidRPr="009F2D54">
        <w:rPr>
          <w:rFonts w:eastAsia="Times New Roman"/>
          <w:iCs/>
          <w:sz w:val="26"/>
          <w:szCs w:val="26"/>
        </w:rPr>
        <w:t>công bố tại thời điểm thanh toán và được tính bắt đầu từ ngày phải thanh toán đến ngày thực trả;</w:t>
      </w:r>
    </w:p>
    <w:p w14:paraId="5D761D36" w14:textId="0F352162" w:rsidR="003B14AD" w:rsidRPr="009F2D54" w:rsidRDefault="003B14AD" w:rsidP="006665AE">
      <w:pPr>
        <w:shd w:val="clear" w:color="auto" w:fill="FFFFFF"/>
        <w:spacing w:before="60" w:after="60" w:line="276" w:lineRule="auto"/>
        <w:ind w:firstLine="540"/>
        <w:jc w:val="both"/>
        <w:rPr>
          <w:rFonts w:eastAsia="Times New Roman"/>
          <w:sz w:val="26"/>
          <w:szCs w:val="26"/>
        </w:rPr>
      </w:pPr>
      <w:r w:rsidRPr="009F2D54">
        <w:rPr>
          <w:rFonts w:eastAsia="Times New Roman"/>
          <w:iCs/>
          <w:sz w:val="26"/>
          <w:szCs w:val="26"/>
        </w:rPr>
        <w:t xml:space="preserve">- Trong quá trình thực hiện hợp đồng này, nếu tổng thời gian </w:t>
      </w:r>
      <w:r w:rsidR="00746AD3">
        <w:rPr>
          <w:rFonts w:eastAsia="Times New Roman"/>
          <w:iCs/>
          <w:sz w:val="26"/>
          <w:szCs w:val="26"/>
        </w:rPr>
        <w:t>Bên Mua</w:t>
      </w:r>
      <w:r w:rsidRPr="009F2D54">
        <w:rPr>
          <w:rFonts w:eastAsia="Times New Roman"/>
          <w:iCs/>
          <w:sz w:val="26"/>
          <w:szCs w:val="26"/>
        </w:rPr>
        <w:t xml:space="preserve"> trễ hạn thanh toán của tất cả các đợt phải thanh toán theo thỏa thuận tại Điều 3 của hợp đồng này vượt quá </w:t>
      </w:r>
      <w:r w:rsidR="00A93B6C" w:rsidRPr="009F2D54">
        <w:rPr>
          <w:rFonts w:eastAsia="Times New Roman"/>
          <w:iCs/>
          <w:sz w:val="26"/>
          <w:szCs w:val="26"/>
        </w:rPr>
        <w:t>60 (sáu mươi)</w:t>
      </w:r>
      <w:r w:rsidRPr="009F2D54">
        <w:rPr>
          <w:rFonts w:eastAsia="Times New Roman"/>
          <w:iCs/>
          <w:sz w:val="26"/>
          <w:szCs w:val="26"/>
        </w:rPr>
        <w:t xml:space="preserve"> ngày thì </w:t>
      </w:r>
      <w:r w:rsidR="00746AD3">
        <w:rPr>
          <w:rFonts w:eastAsia="Times New Roman"/>
          <w:iCs/>
          <w:sz w:val="26"/>
          <w:szCs w:val="26"/>
        </w:rPr>
        <w:t xml:space="preserve">Bên Bán </w:t>
      </w:r>
      <w:r w:rsidRPr="009F2D54">
        <w:rPr>
          <w:rFonts w:eastAsia="Times New Roman"/>
          <w:iCs/>
          <w:sz w:val="26"/>
          <w:szCs w:val="26"/>
        </w:rPr>
        <w:t>có quyền đơn phương chấm dứt hợp đồng theo thỏa thuận tại Điều 15 của hợp đồng này.</w:t>
      </w:r>
    </w:p>
    <w:p w14:paraId="174B90A3" w14:textId="60866953" w:rsidR="003B14AD" w:rsidRPr="00393C88" w:rsidRDefault="003B14AD" w:rsidP="006665AE">
      <w:pPr>
        <w:shd w:val="clear" w:color="auto" w:fill="FFFFFF"/>
        <w:spacing w:before="60" w:after="60" w:line="276" w:lineRule="auto"/>
        <w:ind w:firstLine="720"/>
        <w:jc w:val="both"/>
        <w:rPr>
          <w:rFonts w:eastAsia="Times New Roman"/>
          <w:i/>
          <w:iCs/>
          <w:color w:val="FF0000"/>
          <w:sz w:val="26"/>
          <w:szCs w:val="26"/>
        </w:rPr>
      </w:pPr>
      <w:r w:rsidRPr="009F2D54">
        <w:rPr>
          <w:rFonts w:eastAsia="Times New Roman"/>
          <w:i/>
          <w:iCs/>
          <w:sz w:val="26"/>
          <w:szCs w:val="26"/>
        </w:rPr>
        <w:t xml:space="preserve">Trong trường hợp này </w:t>
      </w:r>
      <w:r w:rsidR="00746AD3">
        <w:rPr>
          <w:rFonts w:eastAsia="Times New Roman"/>
          <w:i/>
          <w:iCs/>
          <w:sz w:val="26"/>
          <w:szCs w:val="26"/>
        </w:rPr>
        <w:t xml:space="preserve">Bên Bán </w:t>
      </w:r>
      <w:r w:rsidRPr="009F2D54">
        <w:rPr>
          <w:rFonts w:eastAsia="Times New Roman"/>
          <w:i/>
          <w:iCs/>
          <w:sz w:val="26"/>
          <w:szCs w:val="26"/>
        </w:rPr>
        <w:t xml:space="preserve">được quyền bán nhà ở cho khách hàng khác mà không cần có sự đồng ý của </w:t>
      </w:r>
      <w:r w:rsidR="00746AD3">
        <w:rPr>
          <w:rFonts w:eastAsia="Times New Roman"/>
          <w:i/>
          <w:iCs/>
          <w:sz w:val="26"/>
          <w:szCs w:val="26"/>
        </w:rPr>
        <w:t>Bên Mua</w:t>
      </w:r>
      <w:r w:rsidRPr="009F2D54">
        <w:rPr>
          <w:rFonts w:eastAsia="Times New Roman"/>
          <w:i/>
          <w:iCs/>
          <w:sz w:val="26"/>
          <w:szCs w:val="26"/>
        </w:rPr>
        <w:t xml:space="preserve"> nhưng phải thông báo bằng văn bản cho </w:t>
      </w:r>
      <w:r w:rsidR="00746AD3">
        <w:rPr>
          <w:rFonts w:eastAsia="Times New Roman"/>
          <w:i/>
          <w:iCs/>
          <w:sz w:val="26"/>
          <w:szCs w:val="26"/>
        </w:rPr>
        <w:t>Bên Mua</w:t>
      </w:r>
      <w:r w:rsidRPr="009F2D54">
        <w:rPr>
          <w:rFonts w:eastAsia="Times New Roman"/>
          <w:i/>
          <w:iCs/>
          <w:sz w:val="26"/>
          <w:szCs w:val="26"/>
        </w:rPr>
        <w:t xml:space="preserve"> biết trước ít nhất là 30 ngày. </w:t>
      </w:r>
      <w:r w:rsidR="00746AD3">
        <w:rPr>
          <w:rFonts w:eastAsia="Times New Roman"/>
          <w:i/>
          <w:iCs/>
          <w:sz w:val="26"/>
          <w:szCs w:val="26"/>
        </w:rPr>
        <w:t xml:space="preserve">Bên Bán </w:t>
      </w:r>
      <w:r w:rsidRPr="009F2D54">
        <w:rPr>
          <w:rFonts w:eastAsia="Times New Roman"/>
          <w:i/>
          <w:iCs/>
          <w:sz w:val="26"/>
          <w:szCs w:val="26"/>
        </w:rPr>
        <w:t xml:space="preserve">sẽ hoàn trả lại số tiền mà </w:t>
      </w:r>
      <w:r w:rsidR="00746AD3">
        <w:rPr>
          <w:rFonts w:eastAsia="Times New Roman"/>
          <w:i/>
          <w:iCs/>
          <w:sz w:val="26"/>
          <w:szCs w:val="26"/>
        </w:rPr>
        <w:t>Bên Mua</w:t>
      </w:r>
      <w:r w:rsidRPr="009F2D54">
        <w:rPr>
          <w:rFonts w:eastAsia="Times New Roman"/>
          <w:i/>
          <w:iCs/>
          <w:sz w:val="26"/>
          <w:szCs w:val="26"/>
        </w:rPr>
        <w:t xml:space="preserve"> đã thanh </w:t>
      </w:r>
      <w:commentRangeStart w:id="29"/>
      <w:r w:rsidRPr="009F2D54">
        <w:rPr>
          <w:rFonts w:eastAsia="Times New Roman"/>
          <w:i/>
          <w:iCs/>
          <w:sz w:val="26"/>
          <w:szCs w:val="26"/>
        </w:rPr>
        <w:t>toán</w:t>
      </w:r>
      <w:commentRangeEnd w:id="29"/>
      <w:r w:rsidR="00393C88" w:rsidRPr="009F2D54">
        <w:rPr>
          <w:rStyle w:val="CommentReference"/>
          <w:rFonts w:eastAsia="Times New Roman"/>
          <w:i/>
          <w:iCs/>
          <w:sz w:val="26"/>
          <w:szCs w:val="26"/>
        </w:rPr>
        <w:commentReference w:id="29"/>
      </w:r>
      <w:r w:rsidRPr="009F2D54">
        <w:rPr>
          <w:rFonts w:eastAsia="Times New Roman"/>
          <w:i/>
          <w:iCs/>
          <w:sz w:val="26"/>
          <w:szCs w:val="26"/>
        </w:rPr>
        <w:t xml:space="preserve"> </w:t>
      </w:r>
      <w:r w:rsidR="0069759A" w:rsidRPr="009F2D54">
        <w:rPr>
          <w:rFonts w:eastAsia="Times New Roman"/>
          <w:i/>
          <w:iCs/>
          <w:sz w:val="26"/>
          <w:szCs w:val="26"/>
        </w:rPr>
        <w:t xml:space="preserve">cho </w:t>
      </w:r>
      <w:r w:rsidR="00746AD3">
        <w:rPr>
          <w:rFonts w:eastAsia="Times New Roman"/>
          <w:i/>
          <w:iCs/>
          <w:sz w:val="26"/>
          <w:szCs w:val="26"/>
        </w:rPr>
        <w:t xml:space="preserve">Bên Bán </w:t>
      </w:r>
      <w:r w:rsidRPr="009F2D54">
        <w:rPr>
          <w:rFonts w:eastAsia="Times New Roman"/>
          <w:i/>
          <w:iCs/>
          <w:sz w:val="26"/>
          <w:szCs w:val="26"/>
        </w:rPr>
        <w:t xml:space="preserve">sau khi đã khấu trừ tiền bồi thường về việc </w:t>
      </w:r>
      <w:r w:rsidR="00746AD3">
        <w:rPr>
          <w:rFonts w:eastAsia="Times New Roman"/>
          <w:i/>
          <w:iCs/>
          <w:sz w:val="26"/>
          <w:szCs w:val="26"/>
        </w:rPr>
        <w:t>Bên Mua</w:t>
      </w:r>
      <w:r w:rsidRPr="009F2D54">
        <w:rPr>
          <w:rFonts w:eastAsia="Times New Roman"/>
          <w:i/>
          <w:iCs/>
          <w:sz w:val="26"/>
          <w:szCs w:val="26"/>
        </w:rPr>
        <w:t xml:space="preserve"> vi phạm hợp đồng này là </w:t>
      </w:r>
      <w:commentRangeStart w:id="30"/>
      <w:r w:rsidR="00393C88" w:rsidRPr="009F2D54">
        <w:rPr>
          <w:rFonts w:eastAsia="Times New Roman"/>
          <w:b/>
          <w:i/>
          <w:iCs/>
          <w:sz w:val="26"/>
          <w:szCs w:val="26"/>
        </w:rPr>
        <w:t>15</w:t>
      </w:r>
      <w:commentRangeEnd w:id="30"/>
      <w:r w:rsidR="00393C88" w:rsidRPr="009F2D54">
        <w:rPr>
          <w:rStyle w:val="CommentReference"/>
          <w:rFonts w:eastAsia="Times New Roman"/>
          <w:b/>
          <w:i/>
          <w:iCs/>
          <w:sz w:val="26"/>
          <w:szCs w:val="26"/>
        </w:rPr>
        <w:commentReference w:id="30"/>
      </w:r>
      <w:r w:rsidRPr="009F2D54">
        <w:rPr>
          <w:rFonts w:eastAsia="Times New Roman"/>
          <w:b/>
          <w:i/>
          <w:iCs/>
          <w:sz w:val="26"/>
          <w:szCs w:val="26"/>
        </w:rPr>
        <w:t>%</w:t>
      </w:r>
      <w:r w:rsidRPr="009F2D54">
        <w:rPr>
          <w:rFonts w:eastAsia="Times New Roman"/>
          <w:i/>
          <w:iCs/>
          <w:sz w:val="26"/>
          <w:szCs w:val="26"/>
        </w:rPr>
        <w:t xml:space="preserve"> (</w:t>
      </w:r>
      <w:r w:rsidR="00393C88" w:rsidRPr="009F2D54">
        <w:rPr>
          <w:rFonts w:eastAsia="Times New Roman"/>
          <w:i/>
          <w:iCs/>
          <w:sz w:val="26"/>
          <w:szCs w:val="26"/>
        </w:rPr>
        <w:t xml:space="preserve">Mười lăm </w:t>
      </w:r>
      <w:r w:rsidRPr="009F2D54">
        <w:rPr>
          <w:rFonts w:eastAsia="Times New Roman"/>
          <w:i/>
          <w:iCs/>
          <w:sz w:val="26"/>
          <w:szCs w:val="26"/>
        </w:rPr>
        <w:t>phần trăm) tổng giá trị hợp đồng này</w:t>
      </w:r>
      <w:r w:rsidR="000E17CF">
        <w:rPr>
          <w:rFonts w:eastAsia="Times New Roman"/>
          <w:i/>
          <w:iCs/>
          <w:color w:val="000000"/>
          <w:sz w:val="26"/>
          <w:szCs w:val="26"/>
        </w:rPr>
        <w:t>.</w:t>
      </w:r>
      <w:r w:rsidRPr="00393C88">
        <w:rPr>
          <w:rFonts w:eastAsia="Times New Roman"/>
          <w:i/>
          <w:iCs/>
          <w:color w:val="000000"/>
          <w:sz w:val="26"/>
          <w:szCs w:val="26"/>
        </w:rPr>
        <w:t xml:space="preserve"> </w:t>
      </w:r>
    </w:p>
    <w:p w14:paraId="48F885E5" w14:textId="11EC64F0" w:rsidR="003B14AD" w:rsidRPr="00393C88" w:rsidRDefault="003B14AD" w:rsidP="006665AE">
      <w:pPr>
        <w:pStyle w:val="ListParagraph"/>
        <w:numPr>
          <w:ilvl w:val="0"/>
          <w:numId w:val="19"/>
        </w:numPr>
        <w:shd w:val="clear" w:color="auto" w:fill="FFFFFF"/>
        <w:spacing w:before="120" w:after="120" w:line="276" w:lineRule="auto"/>
        <w:ind w:left="0" w:firstLine="180"/>
        <w:jc w:val="both"/>
        <w:rPr>
          <w:rFonts w:eastAsia="Times New Roman"/>
          <w:b/>
          <w:color w:val="000000"/>
          <w:sz w:val="26"/>
          <w:szCs w:val="26"/>
        </w:rPr>
      </w:pPr>
      <w:r w:rsidRPr="00393C88">
        <w:rPr>
          <w:rFonts w:eastAsia="Times New Roman"/>
          <w:b/>
          <w:color w:val="000000"/>
          <w:sz w:val="26"/>
          <w:szCs w:val="26"/>
        </w:rPr>
        <w:t>Hai bên thống nhất hình thức, cách</w:t>
      </w:r>
      <w:r w:rsidR="00393C88">
        <w:rPr>
          <w:rFonts w:eastAsia="Times New Roman"/>
          <w:b/>
          <w:color w:val="000000"/>
          <w:sz w:val="26"/>
          <w:szCs w:val="26"/>
        </w:rPr>
        <w:t xml:space="preserve"> thức xử lý vi phạm khi </w:t>
      </w:r>
      <w:r w:rsidR="00746AD3">
        <w:rPr>
          <w:rFonts w:eastAsia="Times New Roman"/>
          <w:b/>
          <w:color w:val="000000"/>
          <w:sz w:val="26"/>
          <w:szCs w:val="26"/>
        </w:rPr>
        <w:t xml:space="preserve">Bên Bán </w:t>
      </w:r>
      <w:r w:rsidRPr="00393C88">
        <w:rPr>
          <w:rFonts w:eastAsia="Times New Roman"/>
          <w:b/>
          <w:color w:val="000000"/>
          <w:sz w:val="26"/>
          <w:szCs w:val="26"/>
        </w:rPr>
        <w:t xml:space="preserve">chậm trễ bàn giao nhà ở cho </w:t>
      </w:r>
      <w:r w:rsidR="00746AD3">
        <w:rPr>
          <w:rFonts w:eastAsia="Times New Roman"/>
          <w:b/>
          <w:color w:val="000000"/>
          <w:sz w:val="26"/>
          <w:szCs w:val="26"/>
        </w:rPr>
        <w:t>Bên Mua</w:t>
      </w:r>
      <w:r w:rsidRPr="00393C88">
        <w:rPr>
          <w:rFonts w:eastAsia="Times New Roman"/>
          <w:b/>
          <w:color w:val="000000"/>
          <w:sz w:val="26"/>
          <w:szCs w:val="26"/>
        </w:rPr>
        <w:t xml:space="preserve">: </w:t>
      </w:r>
    </w:p>
    <w:p w14:paraId="01358361" w14:textId="02D8C0E8" w:rsidR="003B14AD" w:rsidRPr="009F2D54" w:rsidRDefault="00393C88" w:rsidP="006665AE">
      <w:pPr>
        <w:shd w:val="clear" w:color="auto" w:fill="FFFFFF"/>
        <w:spacing w:before="120" w:after="120" w:line="276" w:lineRule="auto"/>
        <w:ind w:firstLine="720"/>
        <w:jc w:val="both"/>
        <w:rPr>
          <w:rFonts w:eastAsia="Times New Roman"/>
          <w:iCs/>
          <w:sz w:val="26"/>
          <w:szCs w:val="26"/>
        </w:rPr>
      </w:pPr>
      <w:r>
        <w:rPr>
          <w:rFonts w:eastAsia="Times New Roman"/>
          <w:iCs/>
          <w:color w:val="000000"/>
          <w:sz w:val="26"/>
          <w:szCs w:val="26"/>
        </w:rPr>
        <w:t xml:space="preserve">- Nếu </w:t>
      </w:r>
      <w:r w:rsidR="00746AD3">
        <w:rPr>
          <w:rFonts w:eastAsia="Times New Roman"/>
          <w:iCs/>
          <w:color w:val="000000"/>
          <w:sz w:val="26"/>
          <w:szCs w:val="26"/>
        </w:rPr>
        <w:t>Bên Mua</w:t>
      </w:r>
      <w:r w:rsidR="003B14AD" w:rsidRPr="00393C88">
        <w:rPr>
          <w:rFonts w:eastAsia="Times New Roman"/>
          <w:iCs/>
          <w:color w:val="000000"/>
          <w:sz w:val="26"/>
          <w:szCs w:val="26"/>
        </w:rPr>
        <w:t xml:space="preserve"> đã thanh toán tiền mua nhà ở theo tiến độ thỏa thuận trong hợp đồng này</w:t>
      </w:r>
      <w:r w:rsidR="00521F8A">
        <w:rPr>
          <w:rFonts w:eastAsia="Times New Roman"/>
          <w:iCs/>
          <w:color w:val="000000"/>
          <w:sz w:val="26"/>
          <w:szCs w:val="26"/>
        </w:rPr>
        <w:t>,</w:t>
      </w:r>
      <w:r w:rsidR="003B14AD" w:rsidRPr="00393C88">
        <w:rPr>
          <w:rFonts w:eastAsia="Times New Roman"/>
          <w:iCs/>
          <w:color w:val="000000"/>
          <w:sz w:val="26"/>
          <w:szCs w:val="26"/>
        </w:rPr>
        <w:t xml:space="preserve"> nhưng </w:t>
      </w:r>
      <w:r w:rsidR="003B14AD" w:rsidRPr="009F2D54">
        <w:rPr>
          <w:rFonts w:eastAsia="Times New Roman"/>
          <w:iCs/>
          <w:sz w:val="26"/>
          <w:szCs w:val="26"/>
        </w:rPr>
        <w:t xml:space="preserve">quá thời hạn </w:t>
      </w:r>
      <w:r w:rsidR="00521F8A" w:rsidRPr="009F2D54">
        <w:rPr>
          <w:rFonts w:eastAsia="Times New Roman"/>
          <w:iCs/>
          <w:sz w:val="26"/>
          <w:szCs w:val="26"/>
        </w:rPr>
        <w:t>6</w:t>
      </w:r>
      <w:r w:rsidR="0090742F" w:rsidRPr="009F2D54">
        <w:rPr>
          <w:rFonts w:eastAsia="Times New Roman"/>
          <w:iCs/>
          <w:sz w:val="26"/>
          <w:szCs w:val="26"/>
        </w:rPr>
        <w:t>0</w:t>
      </w:r>
      <w:r w:rsidR="0069759A" w:rsidRPr="009F2D54">
        <w:rPr>
          <w:rFonts w:eastAsia="Times New Roman"/>
          <w:iCs/>
          <w:sz w:val="26"/>
          <w:szCs w:val="26"/>
        </w:rPr>
        <w:t xml:space="preserve"> (</w:t>
      </w:r>
      <w:r w:rsidR="00521F8A" w:rsidRPr="009F2D54">
        <w:rPr>
          <w:rFonts w:eastAsia="Times New Roman"/>
          <w:iCs/>
          <w:sz w:val="26"/>
          <w:szCs w:val="26"/>
        </w:rPr>
        <w:t>sáu</w:t>
      </w:r>
      <w:r w:rsidR="0069759A" w:rsidRPr="009F2D54">
        <w:rPr>
          <w:rFonts w:eastAsia="Times New Roman"/>
          <w:iCs/>
          <w:sz w:val="26"/>
          <w:szCs w:val="26"/>
        </w:rPr>
        <w:t xml:space="preserve"> mươi) </w:t>
      </w:r>
      <w:r w:rsidR="003B14AD" w:rsidRPr="009F2D54">
        <w:rPr>
          <w:rFonts w:eastAsia="Times New Roman"/>
          <w:iCs/>
          <w:sz w:val="26"/>
          <w:szCs w:val="26"/>
        </w:rPr>
        <w:t xml:space="preserve">ngày kể từ ngày </w:t>
      </w:r>
      <w:r w:rsidR="00746AD3">
        <w:rPr>
          <w:rFonts w:eastAsia="Times New Roman"/>
          <w:iCs/>
          <w:sz w:val="26"/>
          <w:szCs w:val="26"/>
        </w:rPr>
        <w:t xml:space="preserve">Bên Bán </w:t>
      </w:r>
      <w:r w:rsidR="003B14AD" w:rsidRPr="009F2D54">
        <w:rPr>
          <w:rFonts w:eastAsia="Times New Roman"/>
          <w:iCs/>
          <w:sz w:val="26"/>
          <w:szCs w:val="26"/>
        </w:rPr>
        <w:t xml:space="preserve">phải bàn giao nhà ở theo thỏa thuận tại Điều 5 của hợp đồng này mà </w:t>
      </w:r>
      <w:r w:rsidR="00746AD3">
        <w:rPr>
          <w:rFonts w:eastAsia="Times New Roman"/>
          <w:iCs/>
          <w:sz w:val="26"/>
          <w:szCs w:val="26"/>
        </w:rPr>
        <w:t xml:space="preserve">Bên Bán </w:t>
      </w:r>
      <w:r w:rsidR="003B14AD" w:rsidRPr="009F2D54">
        <w:rPr>
          <w:rFonts w:eastAsia="Times New Roman"/>
          <w:iCs/>
          <w:sz w:val="26"/>
          <w:szCs w:val="26"/>
        </w:rPr>
        <w:t xml:space="preserve">vẫn chưa bàn giao nhà ở cho </w:t>
      </w:r>
      <w:r w:rsidR="00746AD3">
        <w:rPr>
          <w:rFonts w:eastAsia="Times New Roman"/>
          <w:iCs/>
          <w:sz w:val="26"/>
          <w:szCs w:val="26"/>
        </w:rPr>
        <w:t>Bên Mua</w:t>
      </w:r>
      <w:r w:rsidR="003B14AD" w:rsidRPr="009F2D54">
        <w:rPr>
          <w:rFonts w:eastAsia="Times New Roman"/>
          <w:iCs/>
          <w:sz w:val="26"/>
          <w:szCs w:val="26"/>
        </w:rPr>
        <w:t xml:space="preserve"> thì </w:t>
      </w:r>
      <w:r w:rsidR="00746AD3">
        <w:rPr>
          <w:rFonts w:eastAsia="Times New Roman"/>
          <w:iCs/>
          <w:sz w:val="26"/>
          <w:szCs w:val="26"/>
        </w:rPr>
        <w:t xml:space="preserve">Bên Bán </w:t>
      </w:r>
      <w:r w:rsidRPr="009F2D54">
        <w:rPr>
          <w:rFonts w:eastAsia="Times New Roman"/>
          <w:iCs/>
          <w:sz w:val="26"/>
          <w:szCs w:val="26"/>
        </w:rPr>
        <w:t xml:space="preserve">phải thanh toán cho </w:t>
      </w:r>
      <w:r w:rsidR="00746AD3">
        <w:rPr>
          <w:rFonts w:eastAsia="Times New Roman"/>
          <w:iCs/>
          <w:sz w:val="26"/>
          <w:szCs w:val="26"/>
        </w:rPr>
        <w:t>Bên Mua</w:t>
      </w:r>
      <w:r w:rsidR="003B14AD" w:rsidRPr="009F2D54">
        <w:rPr>
          <w:rFonts w:eastAsia="Times New Roman"/>
          <w:iCs/>
          <w:sz w:val="26"/>
          <w:szCs w:val="26"/>
        </w:rPr>
        <w:t xml:space="preserve"> khoản tiền phạt vi phạm với lãi suất là </w:t>
      </w:r>
      <w:r w:rsidRPr="009F2D54">
        <w:rPr>
          <w:rFonts w:eastAsia="Times New Roman"/>
          <w:iCs/>
          <w:sz w:val="26"/>
          <w:szCs w:val="26"/>
        </w:rPr>
        <w:t>0,</w:t>
      </w:r>
      <w:commentRangeStart w:id="31"/>
      <w:r w:rsidRPr="009F2D54">
        <w:rPr>
          <w:rFonts w:eastAsia="Times New Roman"/>
          <w:iCs/>
          <w:sz w:val="26"/>
          <w:szCs w:val="26"/>
        </w:rPr>
        <w:t>0</w:t>
      </w:r>
      <w:commentRangeEnd w:id="31"/>
      <w:r w:rsidRPr="009F2D54">
        <w:rPr>
          <w:rStyle w:val="CommentReference"/>
          <w:rFonts w:eastAsia="Times New Roman"/>
          <w:iCs/>
          <w:sz w:val="26"/>
          <w:szCs w:val="26"/>
        </w:rPr>
        <w:commentReference w:id="31"/>
      </w:r>
      <w:r w:rsidR="000E17CF" w:rsidRPr="009F2D54">
        <w:rPr>
          <w:rFonts w:eastAsia="Times New Roman"/>
          <w:iCs/>
          <w:sz w:val="26"/>
          <w:szCs w:val="26"/>
        </w:rPr>
        <w:t>3</w:t>
      </w:r>
      <w:r w:rsidRPr="009F2D54">
        <w:rPr>
          <w:rFonts w:eastAsia="Times New Roman"/>
          <w:iCs/>
          <w:sz w:val="26"/>
          <w:szCs w:val="26"/>
        </w:rPr>
        <w:t>%/ngày (</w:t>
      </w:r>
      <w:r w:rsidRPr="009F2D54">
        <w:rPr>
          <w:rFonts w:eastAsia="Times New Roman"/>
          <w:i/>
          <w:iCs/>
          <w:sz w:val="26"/>
          <w:szCs w:val="26"/>
        </w:rPr>
        <w:t xml:space="preserve">không phẩy không </w:t>
      </w:r>
      <w:r w:rsidR="000E17CF" w:rsidRPr="009F2D54">
        <w:rPr>
          <w:rFonts w:eastAsia="Times New Roman"/>
          <w:i/>
          <w:iCs/>
          <w:sz w:val="26"/>
          <w:szCs w:val="26"/>
        </w:rPr>
        <w:t>ba</w:t>
      </w:r>
      <w:r w:rsidRPr="009F2D54">
        <w:rPr>
          <w:rFonts w:eastAsia="Times New Roman"/>
          <w:i/>
          <w:iCs/>
          <w:sz w:val="26"/>
          <w:szCs w:val="26"/>
        </w:rPr>
        <w:t xml:space="preserve"> phần trăm/ngày)</w:t>
      </w:r>
      <w:r w:rsidRPr="009F2D54">
        <w:rPr>
          <w:rFonts w:eastAsia="Times New Roman"/>
          <w:iCs/>
          <w:sz w:val="26"/>
          <w:szCs w:val="26"/>
        </w:rPr>
        <w:t xml:space="preserve"> </w:t>
      </w:r>
      <w:r w:rsidR="003B14AD" w:rsidRPr="009F2D54">
        <w:rPr>
          <w:rFonts w:eastAsia="Times New Roman"/>
          <w:iCs/>
          <w:sz w:val="26"/>
          <w:szCs w:val="26"/>
        </w:rPr>
        <w:t xml:space="preserve">do </w:t>
      </w:r>
      <w:r w:rsidR="00DE4CA4" w:rsidRPr="009F2D54">
        <w:rPr>
          <w:sz w:val="26"/>
          <w:szCs w:val="24"/>
          <w:lang w:val="pt-BR"/>
        </w:rPr>
        <w:t xml:space="preserve">Ngân hàng </w:t>
      </w:r>
      <w:r w:rsidR="003B14AD" w:rsidRPr="009F2D54">
        <w:rPr>
          <w:rFonts w:eastAsia="Times New Roman"/>
          <w:iCs/>
          <w:sz w:val="26"/>
          <w:szCs w:val="26"/>
        </w:rPr>
        <w:t xml:space="preserve">công bố tại thời điểm thanh toán trên tổng số tiền mà </w:t>
      </w:r>
      <w:r w:rsidR="00746AD3">
        <w:rPr>
          <w:rFonts w:eastAsia="Times New Roman"/>
          <w:iCs/>
          <w:sz w:val="26"/>
          <w:szCs w:val="26"/>
        </w:rPr>
        <w:t>Bên Mua</w:t>
      </w:r>
      <w:r w:rsidR="003B14AD" w:rsidRPr="009F2D54">
        <w:rPr>
          <w:rFonts w:eastAsia="Times New Roman"/>
          <w:iCs/>
          <w:sz w:val="26"/>
          <w:szCs w:val="26"/>
        </w:rPr>
        <w:t xml:space="preserve"> đã thanh toán cho </w:t>
      </w:r>
      <w:r w:rsidR="00746AD3">
        <w:rPr>
          <w:rFonts w:eastAsia="Times New Roman"/>
          <w:iCs/>
          <w:sz w:val="26"/>
          <w:szCs w:val="26"/>
        </w:rPr>
        <w:t xml:space="preserve">Bên Bán </w:t>
      </w:r>
      <w:r w:rsidR="003B14AD" w:rsidRPr="009F2D54">
        <w:rPr>
          <w:rFonts w:eastAsia="Times New Roman"/>
          <w:iCs/>
          <w:sz w:val="26"/>
          <w:szCs w:val="26"/>
        </w:rPr>
        <w:t xml:space="preserve">và được tính từ ngày phải bàn giao theo thỏa thuận đến ngày </w:t>
      </w:r>
      <w:r w:rsidR="00746AD3">
        <w:rPr>
          <w:rFonts w:eastAsia="Times New Roman"/>
          <w:iCs/>
          <w:sz w:val="26"/>
          <w:szCs w:val="26"/>
        </w:rPr>
        <w:t xml:space="preserve">Bên Bán </w:t>
      </w:r>
      <w:r w:rsidR="003B14AD" w:rsidRPr="009F2D54">
        <w:rPr>
          <w:rFonts w:eastAsia="Times New Roman"/>
          <w:iCs/>
          <w:sz w:val="26"/>
          <w:szCs w:val="26"/>
        </w:rPr>
        <w:t>bàn</w:t>
      </w:r>
      <w:r w:rsidRPr="009F2D54">
        <w:rPr>
          <w:rFonts w:eastAsia="Times New Roman"/>
          <w:iCs/>
          <w:sz w:val="26"/>
          <w:szCs w:val="26"/>
        </w:rPr>
        <w:t xml:space="preserve"> giao nhà ở thực tế cho </w:t>
      </w:r>
      <w:r w:rsidR="00746AD3">
        <w:rPr>
          <w:rFonts w:eastAsia="Times New Roman"/>
          <w:iCs/>
          <w:sz w:val="26"/>
          <w:szCs w:val="26"/>
        </w:rPr>
        <w:t>Bên Mua</w:t>
      </w:r>
      <w:r w:rsidR="003B14AD" w:rsidRPr="009F2D54">
        <w:rPr>
          <w:rFonts w:eastAsia="Times New Roman"/>
          <w:iCs/>
          <w:sz w:val="26"/>
          <w:szCs w:val="26"/>
        </w:rPr>
        <w:t>.</w:t>
      </w:r>
    </w:p>
    <w:p w14:paraId="7CFDC3E7" w14:textId="550E452B" w:rsidR="003B14AD" w:rsidRPr="00393C88" w:rsidRDefault="003B14AD" w:rsidP="006665AE">
      <w:pPr>
        <w:shd w:val="clear" w:color="auto" w:fill="FFFFFF"/>
        <w:spacing w:before="120" w:after="120" w:line="276" w:lineRule="auto"/>
        <w:ind w:firstLine="720"/>
        <w:jc w:val="both"/>
        <w:rPr>
          <w:rFonts w:eastAsia="Times New Roman"/>
          <w:iCs/>
          <w:color w:val="000000"/>
          <w:sz w:val="26"/>
          <w:szCs w:val="26"/>
        </w:rPr>
      </w:pPr>
      <w:r w:rsidRPr="009F2D54">
        <w:rPr>
          <w:rFonts w:eastAsia="Times New Roman"/>
          <w:iCs/>
          <w:sz w:val="26"/>
          <w:szCs w:val="26"/>
        </w:rPr>
        <w:t xml:space="preserve">- Nếu </w:t>
      </w:r>
      <w:r w:rsidR="00746AD3">
        <w:rPr>
          <w:rFonts w:eastAsia="Times New Roman"/>
          <w:iCs/>
          <w:sz w:val="26"/>
          <w:szCs w:val="26"/>
        </w:rPr>
        <w:t xml:space="preserve">Bên Bán </w:t>
      </w:r>
      <w:r w:rsidRPr="009F2D54">
        <w:rPr>
          <w:rFonts w:eastAsia="Times New Roman"/>
          <w:iCs/>
          <w:sz w:val="26"/>
          <w:szCs w:val="26"/>
        </w:rPr>
        <w:t xml:space="preserve">chậm bàn giao nhà ở quá </w:t>
      </w:r>
      <w:r w:rsidR="00521F8A" w:rsidRPr="009F2D54">
        <w:rPr>
          <w:rFonts w:eastAsia="Times New Roman"/>
          <w:iCs/>
          <w:sz w:val="26"/>
          <w:szCs w:val="26"/>
        </w:rPr>
        <w:t xml:space="preserve">60 (sáu </w:t>
      </w:r>
      <w:commentRangeStart w:id="32"/>
      <w:r w:rsidR="00521F8A" w:rsidRPr="009F2D54">
        <w:rPr>
          <w:rFonts w:eastAsia="Times New Roman"/>
          <w:iCs/>
          <w:sz w:val="26"/>
          <w:szCs w:val="26"/>
        </w:rPr>
        <w:t>mươi</w:t>
      </w:r>
      <w:commentRangeEnd w:id="32"/>
      <w:r w:rsidR="00521F8A" w:rsidRPr="009F2D54">
        <w:rPr>
          <w:rStyle w:val="CommentReference"/>
          <w:rFonts w:eastAsia="Times New Roman"/>
          <w:iCs/>
          <w:sz w:val="26"/>
          <w:szCs w:val="26"/>
        </w:rPr>
        <w:commentReference w:id="32"/>
      </w:r>
      <w:r w:rsidR="00521F8A" w:rsidRPr="009F2D54">
        <w:rPr>
          <w:rFonts w:eastAsia="Times New Roman"/>
          <w:iCs/>
          <w:sz w:val="26"/>
          <w:szCs w:val="26"/>
        </w:rPr>
        <w:t>) ngày</w:t>
      </w:r>
      <w:r w:rsidRPr="009F2D54">
        <w:rPr>
          <w:rFonts w:eastAsia="Times New Roman"/>
          <w:iCs/>
          <w:sz w:val="26"/>
          <w:szCs w:val="26"/>
        </w:rPr>
        <w:t xml:space="preserve">, kể từ ngày phải bàn giao nhà ở theo thỏa thuận tại Điều 5 của hợp đồng </w:t>
      </w:r>
      <w:r w:rsidR="00393C88" w:rsidRPr="009F2D54">
        <w:rPr>
          <w:rFonts w:eastAsia="Times New Roman"/>
          <w:iCs/>
          <w:sz w:val="26"/>
          <w:szCs w:val="26"/>
        </w:rPr>
        <w:t xml:space="preserve">này thì </w:t>
      </w:r>
      <w:r w:rsidR="00746AD3">
        <w:rPr>
          <w:rFonts w:eastAsia="Times New Roman"/>
          <w:iCs/>
          <w:sz w:val="26"/>
          <w:szCs w:val="26"/>
        </w:rPr>
        <w:t>Bên Mua</w:t>
      </w:r>
      <w:r w:rsidRPr="009F2D54">
        <w:rPr>
          <w:rFonts w:eastAsia="Times New Roman"/>
          <w:iCs/>
          <w:sz w:val="26"/>
          <w:szCs w:val="26"/>
        </w:rPr>
        <w:t xml:space="preserve"> có quyền tiếp tục thực hiện hợp đồng này với thỏa thuận bổ sung về thời điểm bàn giao nhà ở mới hoặc đơn phương chấm dứt hợp đồng theo thỏa thuận tại Điều 14 </w:t>
      </w:r>
      <w:r w:rsidRPr="00393C88">
        <w:rPr>
          <w:rFonts w:eastAsia="Times New Roman"/>
          <w:iCs/>
          <w:color w:val="000000"/>
          <w:sz w:val="26"/>
          <w:szCs w:val="26"/>
        </w:rPr>
        <w:t>của hợp đồng này.</w:t>
      </w:r>
    </w:p>
    <w:p w14:paraId="25ABE1D6" w14:textId="1A3FAE5A" w:rsidR="000E17CF" w:rsidRPr="009F2D54" w:rsidRDefault="003B14AD" w:rsidP="006665AE">
      <w:pPr>
        <w:shd w:val="clear" w:color="auto" w:fill="FFFFFF"/>
        <w:spacing w:before="120" w:after="120" w:line="276" w:lineRule="auto"/>
        <w:ind w:firstLine="720"/>
        <w:jc w:val="both"/>
        <w:rPr>
          <w:rFonts w:eastAsia="Times New Roman"/>
          <w:i/>
          <w:iCs/>
          <w:sz w:val="26"/>
          <w:szCs w:val="26"/>
        </w:rPr>
      </w:pPr>
      <w:r w:rsidRPr="00393C88">
        <w:rPr>
          <w:rFonts w:eastAsia="Times New Roman"/>
          <w:i/>
          <w:iCs/>
          <w:color w:val="000000"/>
          <w:sz w:val="26"/>
          <w:szCs w:val="26"/>
        </w:rPr>
        <w:t xml:space="preserve">Trong trường hợp này, </w:t>
      </w:r>
      <w:r w:rsidR="00746AD3">
        <w:rPr>
          <w:rFonts w:eastAsia="Times New Roman"/>
          <w:i/>
          <w:iCs/>
          <w:color w:val="000000"/>
          <w:sz w:val="26"/>
          <w:szCs w:val="26"/>
        </w:rPr>
        <w:t xml:space="preserve">Bên Bán </w:t>
      </w:r>
      <w:r w:rsidRPr="00393C88">
        <w:rPr>
          <w:rFonts w:eastAsia="Times New Roman"/>
          <w:i/>
          <w:iCs/>
          <w:color w:val="000000"/>
          <w:sz w:val="26"/>
          <w:szCs w:val="26"/>
        </w:rPr>
        <w:t xml:space="preserve">phải hoàn trả lại toàn bộ số tiền mà </w:t>
      </w:r>
      <w:r w:rsidR="00746AD3">
        <w:rPr>
          <w:rFonts w:eastAsia="Times New Roman"/>
          <w:i/>
          <w:iCs/>
          <w:color w:val="000000"/>
          <w:sz w:val="26"/>
          <w:szCs w:val="26"/>
        </w:rPr>
        <w:t>Bên Mua</w:t>
      </w:r>
      <w:r w:rsidRPr="00393C88">
        <w:rPr>
          <w:rFonts w:eastAsia="Times New Roman"/>
          <w:i/>
          <w:iCs/>
          <w:color w:val="000000"/>
          <w:sz w:val="26"/>
          <w:szCs w:val="26"/>
        </w:rPr>
        <w:t xml:space="preserve"> đã </w:t>
      </w:r>
      <w:commentRangeStart w:id="33"/>
      <w:r w:rsidRPr="00393C88">
        <w:rPr>
          <w:rFonts w:eastAsia="Times New Roman"/>
          <w:i/>
          <w:iCs/>
          <w:color w:val="000000"/>
          <w:sz w:val="26"/>
          <w:szCs w:val="26"/>
        </w:rPr>
        <w:t>thanh</w:t>
      </w:r>
      <w:commentRangeEnd w:id="33"/>
      <w:r w:rsidR="00EC3171" w:rsidRPr="00393C88">
        <w:rPr>
          <w:rStyle w:val="CommentReference"/>
          <w:rFonts w:eastAsia="Times New Roman"/>
          <w:i/>
          <w:iCs/>
          <w:color w:val="000000"/>
          <w:sz w:val="26"/>
          <w:szCs w:val="26"/>
        </w:rPr>
        <w:commentReference w:id="33"/>
      </w:r>
      <w:r w:rsidRPr="00393C88">
        <w:rPr>
          <w:rFonts w:eastAsia="Times New Roman"/>
          <w:i/>
          <w:iCs/>
          <w:color w:val="000000"/>
          <w:sz w:val="26"/>
          <w:szCs w:val="26"/>
        </w:rPr>
        <w:t xml:space="preserve"> </w:t>
      </w:r>
      <w:r w:rsidRPr="009F2D54">
        <w:rPr>
          <w:rFonts w:eastAsia="Times New Roman"/>
          <w:i/>
          <w:iCs/>
          <w:sz w:val="26"/>
          <w:szCs w:val="26"/>
        </w:rPr>
        <w:t xml:space="preserve">toán và bồi thường cho </w:t>
      </w:r>
      <w:r w:rsidR="00746AD3">
        <w:rPr>
          <w:rFonts w:eastAsia="Times New Roman"/>
          <w:i/>
          <w:iCs/>
          <w:sz w:val="26"/>
          <w:szCs w:val="26"/>
        </w:rPr>
        <w:t>Bên Mua</w:t>
      </w:r>
      <w:r w:rsidRPr="009F2D54">
        <w:rPr>
          <w:rFonts w:eastAsia="Times New Roman"/>
          <w:i/>
          <w:iCs/>
          <w:sz w:val="26"/>
          <w:szCs w:val="26"/>
        </w:rPr>
        <w:t xml:space="preserve"> khoản tiền phạt vi phạm hợp đồng tương đương với </w:t>
      </w:r>
      <w:commentRangeStart w:id="34"/>
      <w:r w:rsidR="00EC3171" w:rsidRPr="009F2D54">
        <w:rPr>
          <w:rFonts w:eastAsia="Times New Roman"/>
          <w:b/>
          <w:i/>
          <w:iCs/>
          <w:sz w:val="26"/>
          <w:szCs w:val="26"/>
        </w:rPr>
        <w:t>15</w:t>
      </w:r>
      <w:commentRangeEnd w:id="34"/>
      <w:r w:rsidR="00EC3171" w:rsidRPr="009F2D54">
        <w:rPr>
          <w:rStyle w:val="CommentReference"/>
          <w:rFonts w:eastAsia="Times New Roman"/>
          <w:b/>
          <w:i/>
          <w:iCs/>
          <w:sz w:val="26"/>
          <w:szCs w:val="26"/>
        </w:rPr>
        <w:commentReference w:id="34"/>
      </w:r>
      <w:r w:rsidR="00EC3171" w:rsidRPr="009F2D54">
        <w:rPr>
          <w:rFonts w:eastAsia="Times New Roman"/>
          <w:b/>
          <w:i/>
          <w:iCs/>
          <w:sz w:val="26"/>
          <w:szCs w:val="26"/>
        </w:rPr>
        <w:t>%</w:t>
      </w:r>
      <w:r w:rsidR="00EC3171" w:rsidRPr="009F2D54">
        <w:rPr>
          <w:rFonts w:eastAsia="Times New Roman"/>
          <w:i/>
          <w:iCs/>
          <w:sz w:val="26"/>
          <w:szCs w:val="26"/>
        </w:rPr>
        <w:t xml:space="preserve"> (Mười lăm phần trăm) </w:t>
      </w:r>
      <w:r w:rsidRPr="009F2D54">
        <w:rPr>
          <w:rFonts w:eastAsia="Times New Roman"/>
          <w:i/>
          <w:iCs/>
          <w:sz w:val="26"/>
          <w:szCs w:val="26"/>
        </w:rPr>
        <w:t>tổng giá trị hợp đồng này</w:t>
      </w:r>
      <w:r w:rsidR="000E17CF" w:rsidRPr="009F2D54">
        <w:rPr>
          <w:rFonts w:eastAsia="Times New Roman"/>
          <w:i/>
          <w:iCs/>
          <w:sz w:val="26"/>
          <w:szCs w:val="26"/>
        </w:rPr>
        <w:t>.</w:t>
      </w:r>
      <w:r w:rsidRPr="009F2D54">
        <w:rPr>
          <w:rFonts w:eastAsia="Times New Roman"/>
          <w:i/>
          <w:iCs/>
          <w:sz w:val="26"/>
          <w:szCs w:val="26"/>
        </w:rPr>
        <w:t xml:space="preserve"> </w:t>
      </w:r>
    </w:p>
    <w:p w14:paraId="6C13A13B" w14:textId="4B00D711" w:rsidR="002A2E95" w:rsidRDefault="003B14AD" w:rsidP="006665AE">
      <w:pPr>
        <w:shd w:val="clear" w:color="auto" w:fill="FFFFFF"/>
        <w:spacing w:before="120" w:after="120" w:line="276" w:lineRule="auto"/>
        <w:ind w:firstLine="720"/>
        <w:jc w:val="both"/>
        <w:rPr>
          <w:rFonts w:eastAsia="Times New Roman"/>
          <w:sz w:val="26"/>
          <w:szCs w:val="26"/>
        </w:rPr>
      </w:pPr>
      <w:r w:rsidRPr="009F2D54">
        <w:rPr>
          <w:rFonts w:eastAsia="Times New Roman"/>
          <w:sz w:val="26"/>
          <w:szCs w:val="26"/>
        </w:rPr>
        <w:t xml:space="preserve">Trường hợp đến hạn bàn giao nhà ở theo thông báo của </w:t>
      </w:r>
      <w:r w:rsidR="00746AD3">
        <w:rPr>
          <w:rFonts w:eastAsia="Times New Roman"/>
          <w:sz w:val="26"/>
          <w:szCs w:val="26"/>
        </w:rPr>
        <w:t xml:space="preserve">Bên Bán </w:t>
      </w:r>
      <w:r w:rsidR="00EC3171" w:rsidRPr="009F2D54">
        <w:rPr>
          <w:rFonts w:eastAsia="Times New Roman"/>
          <w:sz w:val="26"/>
          <w:szCs w:val="26"/>
        </w:rPr>
        <w:t xml:space="preserve">và </w:t>
      </w:r>
      <w:r w:rsidRPr="009F2D54">
        <w:rPr>
          <w:rFonts w:eastAsia="Times New Roman"/>
          <w:sz w:val="26"/>
          <w:szCs w:val="26"/>
        </w:rPr>
        <w:t>nhà ở đã đủ điều kiện bàn giao theo thỏa thuậ</w:t>
      </w:r>
      <w:r w:rsidR="00EC3171" w:rsidRPr="009F2D54">
        <w:rPr>
          <w:rFonts w:eastAsia="Times New Roman"/>
          <w:sz w:val="26"/>
          <w:szCs w:val="26"/>
        </w:rPr>
        <w:t xml:space="preserve">n trong hợp đồng này mà </w:t>
      </w:r>
      <w:r w:rsidR="00746AD3">
        <w:rPr>
          <w:rFonts w:eastAsia="Times New Roman"/>
          <w:sz w:val="26"/>
          <w:szCs w:val="26"/>
        </w:rPr>
        <w:t>Bên Mua</w:t>
      </w:r>
      <w:r w:rsidR="00EC3171" w:rsidRPr="009F2D54">
        <w:rPr>
          <w:rFonts w:eastAsia="Times New Roman"/>
          <w:sz w:val="26"/>
          <w:szCs w:val="26"/>
        </w:rPr>
        <w:t xml:space="preserve"> không nhận bàn giao thì </w:t>
      </w:r>
      <w:r w:rsidR="00EC3171" w:rsidRPr="009F2D54">
        <w:rPr>
          <w:rFonts w:eastAsia="Times New Roman"/>
          <w:sz w:val="26"/>
          <w:szCs w:val="26"/>
        </w:rPr>
        <w:lastRenderedPageBreak/>
        <w:t xml:space="preserve">trong vòng 07( ngày) nếu </w:t>
      </w:r>
      <w:r w:rsidR="00746AD3">
        <w:rPr>
          <w:rFonts w:eastAsia="Times New Roman"/>
          <w:sz w:val="26"/>
          <w:szCs w:val="26"/>
        </w:rPr>
        <w:t>Bên Mua</w:t>
      </w:r>
      <w:r w:rsidR="00EC3171" w:rsidRPr="009F2D54">
        <w:rPr>
          <w:rFonts w:eastAsia="Times New Roman"/>
          <w:sz w:val="26"/>
          <w:szCs w:val="26"/>
        </w:rPr>
        <w:t xml:space="preserve"> </w:t>
      </w:r>
      <w:commentRangeStart w:id="35"/>
      <w:r w:rsidR="00EC3171" w:rsidRPr="009F2D54">
        <w:rPr>
          <w:rFonts w:eastAsia="Times New Roman"/>
          <w:sz w:val="26"/>
          <w:szCs w:val="26"/>
        </w:rPr>
        <w:t>không</w:t>
      </w:r>
      <w:commentRangeEnd w:id="35"/>
      <w:r w:rsidR="00EC3171" w:rsidRPr="009F2D54">
        <w:rPr>
          <w:rStyle w:val="CommentReference"/>
          <w:rFonts w:eastAsia="Times New Roman"/>
          <w:sz w:val="26"/>
          <w:szCs w:val="26"/>
        </w:rPr>
        <w:commentReference w:id="35"/>
      </w:r>
      <w:r w:rsidR="00EC3171" w:rsidRPr="009F2D54">
        <w:rPr>
          <w:rFonts w:eastAsia="Times New Roman"/>
          <w:sz w:val="26"/>
          <w:szCs w:val="26"/>
        </w:rPr>
        <w:t xml:space="preserve"> đến nhận bàn giao thì xem như đã chấp nhận bàn giao và không khiếu nại về sau. </w:t>
      </w:r>
    </w:p>
    <w:p w14:paraId="142D624D" w14:textId="5D479E19" w:rsidR="003B14AD" w:rsidRPr="00561534" w:rsidRDefault="00453D91" w:rsidP="006665AE">
      <w:pPr>
        <w:shd w:val="clear" w:color="auto" w:fill="FFFFFF"/>
        <w:spacing w:before="60" w:line="276" w:lineRule="auto"/>
        <w:jc w:val="both"/>
        <w:rPr>
          <w:b/>
          <w:sz w:val="26"/>
          <w:szCs w:val="24"/>
        </w:rPr>
      </w:pPr>
      <w:r w:rsidRPr="00561534">
        <w:rPr>
          <w:b/>
          <w:sz w:val="26"/>
          <w:szCs w:val="24"/>
        </w:rPr>
        <w:t>ĐIỀU 12. CAM KẾT CỦA CÁC BÊN</w:t>
      </w:r>
    </w:p>
    <w:p w14:paraId="2C20DA99" w14:textId="23B48D8F" w:rsidR="003B14AD" w:rsidRPr="00EC3171" w:rsidRDefault="00746AD3" w:rsidP="006665AE">
      <w:pPr>
        <w:pStyle w:val="ListParagraph"/>
        <w:numPr>
          <w:ilvl w:val="0"/>
          <w:numId w:val="20"/>
        </w:numPr>
        <w:shd w:val="clear" w:color="auto" w:fill="FFFFFF"/>
        <w:spacing w:before="60" w:line="276" w:lineRule="auto"/>
        <w:ind w:left="284" w:hanging="284"/>
        <w:jc w:val="both"/>
        <w:rPr>
          <w:rFonts w:eastAsia="Times New Roman"/>
          <w:b/>
          <w:color w:val="000000"/>
          <w:sz w:val="26"/>
          <w:szCs w:val="26"/>
        </w:rPr>
      </w:pPr>
      <w:r>
        <w:rPr>
          <w:rFonts w:eastAsia="Times New Roman"/>
          <w:b/>
          <w:color w:val="000000"/>
          <w:sz w:val="26"/>
          <w:szCs w:val="26"/>
        </w:rPr>
        <w:t xml:space="preserve">Bên Bán </w:t>
      </w:r>
      <w:r w:rsidR="003B14AD" w:rsidRPr="00EC3171">
        <w:rPr>
          <w:rFonts w:eastAsia="Times New Roman"/>
          <w:b/>
          <w:color w:val="000000"/>
          <w:sz w:val="26"/>
          <w:szCs w:val="26"/>
        </w:rPr>
        <w:t>mua cam kết:</w:t>
      </w:r>
    </w:p>
    <w:p w14:paraId="036EE306" w14:textId="77777777"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a) Nhà ở nêu tại Điều 1 của hợp đồng này không thuộc diện đã bán cho người khác, không thuộc diện bị cấm bán theo quy định của pháp luật;</w:t>
      </w:r>
    </w:p>
    <w:p w14:paraId="5007FC93" w14:textId="681E3EA0"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 xml:space="preserve">b) Nhà ở nêu tại Điều 1 của hợp đồng này được xây dựng theo đúng quy hoạch, đúng thiết kế và các bản vẽ được phê duyệt đã cung cấp cho </w:t>
      </w:r>
      <w:r w:rsidR="00746AD3">
        <w:rPr>
          <w:rFonts w:eastAsia="Times New Roman"/>
          <w:color w:val="000000"/>
          <w:sz w:val="26"/>
          <w:szCs w:val="26"/>
        </w:rPr>
        <w:t>Bên Mua</w:t>
      </w:r>
      <w:r w:rsidRPr="00EC3171">
        <w:rPr>
          <w:rFonts w:eastAsia="Times New Roman"/>
          <w:color w:val="000000"/>
          <w:sz w:val="26"/>
          <w:szCs w:val="26"/>
        </w:rPr>
        <w:t>, bảo đảm chất lượng và đúng các vật liệu xây dựng theo thỏa thuận trong hợp đồng này;</w:t>
      </w:r>
    </w:p>
    <w:p w14:paraId="6416CE15" w14:textId="45661F06" w:rsidR="003B14AD" w:rsidRPr="00EC3171" w:rsidRDefault="00746AD3" w:rsidP="006665AE">
      <w:pPr>
        <w:pStyle w:val="ListParagraph"/>
        <w:numPr>
          <w:ilvl w:val="0"/>
          <w:numId w:val="20"/>
        </w:numPr>
        <w:shd w:val="clear" w:color="auto" w:fill="FFFFFF"/>
        <w:spacing w:before="100" w:line="276" w:lineRule="auto"/>
        <w:ind w:left="284" w:hanging="284"/>
        <w:jc w:val="both"/>
        <w:rPr>
          <w:rFonts w:eastAsia="Times New Roman"/>
          <w:b/>
          <w:color w:val="000000"/>
          <w:sz w:val="26"/>
          <w:szCs w:val="26"/>
        </w:rPr>
      </w:pPr>
      <w:r>
        <w:rPr>
          <w:rFonts w:eastAsia="Times New Roman"/>
          <w:b/>
          <w:color w:val="000000"/>
          <w:sz w:val="26"/>
          <w:szCs w:val="26"/>
        </w:rPr>
        <w:t>Bên Mua</w:t>
      </w:r>
      <w:r w:rsidR="003B14AD" w:rsidRPr="00EC3171">
        <w:rPr>
          <w:rFonts w:eastAsia="Times New Roman"/>
          <w:b/>
          <w:color w:val="000000"/>
          <w:sz w:val="26"/>
          <w:szCs w:val="26"/>
        </w:rPr>
        <w:t xml:space="preserve"> cam kết:</w:t>
      </w:r>
    </w:p>
    <w:p w14:paraId="59ECD88A" w14:textId="77777777" w:rsidR="003B14AD" w:rsidRPr="00EC3171" w:rsidRDefault="003B14AD" w:rsidP="006665AE">
      <w:pPr>
        <w:shd w:val="clear" w:color="auto" w:fill="FFFFFF"/>
        <w:spacing w:before="100" w:line="276" w:lineRule="auto"/>
        <w:ind w:left="567"/>
        <w:jc w:val="both"/>
        <w:rPr>
          <w:rFonts w:eastAsia="Times New Roman"/>
          <w:color w:val="000000"/>
          <w:sz w:val="26"/>
          <w:szCs w:val="26"/>
        </w:rPr>
      </w:pPr>
      <w:r w:rsidRPr="00EC3171">
        <w:rPr>
          <w:rFonts w:eastAsia="Times New Roman"/>
          <w:color w:val="000000"/>
          <w:sz w:val="26"/>
          <w:szCs w:val="26"/>
        </w:rPr>
        <w:t>a) Đã tìm hiểu, xem xét kỹ thông tin về nhà ở mua;</w:t>
      </w:r>
    </w:p>
    <w:p w14:paraId="6E3C08F6" w14:textId="1224B82A" w:rsidR="003B14AD" w:rsidRPr="00EC3171" w:rsidRDefault="00EC3171" w:rsidP="006665AE">
      <w:pPr>
        <w:shd w:val="clear" w:color="auto" w:fill="FFFFFF"/>
        <w:spacing w:before="100" w:line="276" w:lineRule="auto"/>
        <w:ind w:firstLine="540"/>
        <w:jc w:val="both"/>
        <w:rPr>
          <w:rFonts w:eastAsia="Times New Roman"/>
          <w:color w:val="000000"/>
          <w:sz w:val="26"/>
          <w:szCs w:val="26"/>
        </w:rPr>
      </w:pPr>
      <w:r>
        <w:rPr>
          <w:rFonts w:eastAsia="Times New Roman"/>
          <w:color w:val="000000"/>
          <w:sz w:val="26"/>
          <w:szCs w:val="26"/>
        </w:rPr>
        <w:t xml:space="preserve">b) Đã được </w:t>
      </w:r>
      <w:r w:rsidR="00746AD3">
        <w:rPr>
          <w:rFonts w:eastAsia="Times New Roman"/>
          <w:color w:val="000000"/>
          <w:sz w:val="26"/>
          <w:szCs w:val="26"/>
        </w:rPr>
        <w:t xml:space="preserve">Bên Bán </w:t>
      </w:r>
      <w:r w:rsidR="003B14AD" w:rsidRPr="00EC3171">
        <w:rPr>
          <w:rFonts w:eastAsia="Times New Roman"/>
          <w:color w:val="000000"/>
          <w:sz w:val="26"/>
          <w:szCs w:val="26"/>
        </w:rPr>
        <w:t xml:space="preserve">cung cấp bản sao các giấy tờ, tài liệu và thông tin cần thiết liên quan đến nhà ở, </w:t>
      </w:r>
      <w:r w:rsidR="00746AD3">
        <w:rPr>
          <w:rFonts w:eastAsia="Times New Roman"/>
          <w:color w:val="000000"/>
          <w:sz w:val="26"/>
          <w:szCs w:val="26"/>
        </w:rPr>
        <w:t>Bên Mua</w:t>
      </w:r>
      <w:r w:rsidR="003B14AD" w:rsidRPr="00EC3171">
        <w:rPr>
          <w:rFonts w:eastAsia="Times New Roman"/>
          <w:color w:val="000000"/>
          <w:sz w:val="26"/>
          <w:szCs w:val="26"/>
        </w:rPr>
        <w:t xml:space="preserve"> đã đọc cẩn thận và hiểu các quy định của hợp đồng này cũng như các phụ lục đính kèm. </w:t>
      </w:r>
      <w:r w:rsidR="00746AD3">
        <w:rPr>
          <w:rFonts w:eastAsia="Times New Roman"/>
          <w:color w:val="000000"/>
          <w:sz w:val="26"/>
          <w:szCs w:val="26"/>
        </w:rPr>
        <w:t>Bên Mua</w:t>
      </w:r>
      <w:r w:rsidR="003B14AD" w:rsidRPr="00EC3171">
        <w:rPr>
          <w:rFonts w:eastAsia="Times New Roman"/>
          <w:color w:val="000000"/>
          <w:sz w:val="26"/>
          <w:szCs w:val="26"/>
        </w:rPr>
        <w:t xml:space="preserve"> đã tìm hiểu mọi vấn đề mà </w:t>
      </w:r>
      <w:r w:rsidR="00746AD3">
        <w:rPr>
          <w:rFonts w:eastAsia="Times New Roman"/>
          <w:color w:val="000000"/>
          <w:sz w:val="26"/>
          <w:szCs w:val="26"/>
        </w:rPr>
        <w:t>Bên Mua</w:t>
      </w:r>
      <w:r w:rsidR="003B14AD" w:rsidRPr="00EC3171">
        <w:rPr>
          <w:rFonts w:eastAsia="Times New Roman"/>
          <w:color w:val="000000"/>
          <w:sz w:val="26"/>
          <w:szCs w:val="26"/>
        </w:rPr>
        <w:t xml:space="preserve"> cho là cần thiết để kiểm tra mức độ chính xác của các giấy tờ, tài liệu và thông tin đó;</w:t>
      </w:r>
    </w:p>
    <w:p w14:paraId="1030B59D" w14:textId="480B9FF7"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 xml:space="preserve">c) Số tiền mua nhà ở theo hợp đồng này là hợp pháp, không có tranh chấp với bên thứ ba. </w:t>
      </w:r>
      <w:r w:rsidR="00746AD3">
        <w:rPr>
          <w:rFonts w:eastAsia="Times New Roman"/>
          <w:color w:val="000000"/>
          <w:sz w:val="26"/>
          <w:szCs w:val="26"/>
        </w:rPr>
        <w:t xml:space="preserve">Bên Bán </w:t>
      </w:r>
      <w:r w:rsidRPr="00EC3171">
        <w:rPr>
          <w:rFonts w:eastAsia="Times New Roman"/>
          <w:color w:val="000000"/>
          <w:sz w:val="26"/>
          <w:szCs w:val="26"/>
        </w:rPr>
        <w:t xml:space="preserve">sẽ không phải chịu trách nhiệm đối với việc tranh chấp khoản tiền mà </w:t>
      </w:r>
      <w:r w:rsidR="00746AD3">
        <w:rPr>
          <w:rFonts w:eastAsia="Times New Roman"/>
          <w:color w:val="000000"/>
          <w:sz w:val="26"/>
          <w:szCs w:val="26"/>
        </w:rPr>
        <w:t>Bên Mua</w:t>
      </w:r>
      <w:r w:rsidRPr="00EC3171">
        <w:rPr>
          <w:rFonts w:eastAsia="Times New Roman"/>
          <w:color w:val="000000"/>
          <w:sz w:val="26"/>
          <w:szCs w:val="26"/>
        </w:rPr>
        <w:t xml:space="preserve"> đã thanh toán cho </w:t>
      </w:r>
      <w:r w:rsidR="00746AD3">
        <w:rPr>
          <w:rFonts w:eastAsia="Times New Roman"/>
          <w:color w:val="000000"/>
          <w:sz w:val="26"/>
          <w:szCs w:val="26"/>
        </w:rPr>
        <w:t xml:space="preserve">Bên Bán </w:t>
      </w:r>
      <w:r w:rsidRPr="00EC3171">
        <w:rPr>
          <w:rFonts w:eastAsia="Times New Roman"/>
          <w:color w:val="000000"/>
          <w:sz w:val="26"/>
          <w:szCs w:val="26"/>
        </w:rPr>
        <w:t>theo hợp đồng này. Trong trường hợp có tranh chấp về khoản tiền mua nhà ở này thì hợp đồng này vẫn có hiệu lực đối với hai bên;</w:t>
      </w:r>
    </w:p>
    <w:p w14:paraId="37B3FF68" w14:textId="27BF27AA" w:rsidR="003B14AD" w:rsidRPr="00EC3171" w:rsidRDefault="003B14AD" w:rsidP="006665AE">
      <w:pPr>
        <w:shd w:val="clear" w:color="auto" w:fill="FFFFFF"/>
        <w:spacing w:before="100" w:line="276" w:lineRule="auto"/>
        <w:ind w:firstLine="540"/>
        <w:jc w:val="both"/>
        <w:rPr>
          <w:rFonts w:eastAsia="Times New Roman"/>
          <w:color w:val="000000"/>
          <w:sz w:val="26"/>
          <w:szCs w:val="26"/>
        </w:rPr>
      </w:pPr>
      <w:r w:rsidRPr="00EC3171">
        <w:rPr>
          <w:rFonts w:eastAsia="Times New Roman"/>
          <w:color w:val="000000"/>
          <w:sz w:val="26"/>
          <w:szCs w:val="26"/>
        </w:rPr>
        <w:t xml:space="preserve">d) Cung cấp các giấy tờ cần thiết khi </w:t>
      </w:r>
      <w:r w:rsidR="00746AD3">
        <w:rPr>
          <w:rFonts w:eastAsia="Times New Roman"/>
          <w:color w:val="000000"/>
          <w:sz w:val="26"/>
          <w:szCs w:val="26"/>
        </w:rPr>
        <w:t xml:space="preserve">Bên Bán </w:t>
      </w:r>
      <w:r w:rsidRPr="00EC3171">
        <w:rPr>
          <w:rFonts w:eastAsia="Times New Roman"/>
          <w:color w:val="000000"/>
          <w:sz w:val="26"/>
          <w:szCs w:val="26"/>
        </w:rPr>
        <w:t xml:space="preserve">yêu cầu theo quy định của pháp luật để làm thủ tục </w:t>
      </w:r>
      <w:r w:rsidR="00EC3171">
        <w:rPr>
          <w:rFonts w:eastAsia="Times New Roman"/>
          <w:color w:val="000000"/>
          <w:sz w:val="26"/>
          <w:szCs w:val="26"/>
        </w:rPr>
        <w:t xml:space="preserve">cấp Giấy chứng nhận cho </w:t>
      </w:r>
      <w:r w:rsidR="00746AD3">
        <w:rPr>
          <w:rFonts w:eastAsia="Times New Roman"/>
          <w:color w:val="000000"/>
          <w:sz w:val="26"/>
          <w:szCs w:val="26"/>
        </w:rPr>
        <w:t>Bên Mua</w:t>
      </w:r>
      <w:r w:rsidRPr="00EC3171">
        <w:rPr>
          <w:rFonts w:eastAsia="Times New Roman"/>
          <w:color w:val="000000"/>
          <w:sz w:val="26"/>
          <w:szCs w:val="26"/>
        </w:rPr>
        <w:t>.</w:t>
      </w:r>
    </w:p>
    <w:p w14:paraId="0EDF400C" w14:textId="77777777" w:rsidR="003B14AD" w:rsidRPr="00F52996" w:rsidRDefault="003B14AD" w:rsidP="006665AE">
      <w:pPr>
        <w:pStyle w:val="ListParagraph"/>
        <w:numPr>
          <w:ilvl w:val="0"/>
          <w:numId w:val="20"/>
        </w:numPr>
        <w:shd w:val="clear" w:color="auto" w:fill="FFFFFF"/>
        <w:tabs>
          <w:tab w:val="left" w:pos="90"/>
          <w:tab w:val="left" w:pos="284"/>
        </w:tabs>
        <w:spacing w:before="100" w:line="276" w:lineRule="auto"/>
        <w:ind w:left="0" w:firstLine="0"/>
        <w:jc w:val="both"/>
        <w:rPr>
          <w:rFonts w:eastAsia="Times New Roman"/>
          <w:color w:val="000000"/>
          <w:spacing w:val="-4"/>
          <w:sz w:val="26"/>
          <w:szCs w:val="26"/>
        </w:rPr>
      </w:pPr>
      <w:r w:rsidRPr="00F52996">
        <w:rPr>
          <w:rFonts w:eastAsia="Times New Roman"/>
          <w:color w:val="000000"/>
          <w:spacing w:val="-4"/>
          <w:sz w:val="26"/>
          <w:szCs w:val="26"/>
        </w:rPr>
        <w:t>Việc ký kết hợp đồng này giữa các bên là hoàn toàn tự nguyện, không bị ép buộc, lừa dối.</w:t>
      </w:r>
    </w:p>
    <w:p w14:paraId="25A8C7B4" w14:textId="77777777" w:rsidR="003B14AD" w:rsidRPr="00EC3171" w:rsidRDefault="003B14AD" w:rsidP="006665AE">
      <w:pPr>
        <w:pStyle w:val="ListParagraph"/>
        <w:numPr>
          <w:ilvl w:val="0"/>
          <w:numId w:val="20"/>
        </w:numPr>
        <w:shd w:val="clear" w:color="auto" w:fill="FFFFFF"/>
        <w:tabs>
          <w:tab w:val="left" w:pos="142"/>
          <w:tab w:val="left" w:pos="284"/>
        </w:tabs>
        <w:spacing w:before="100" w:line="276" w:lineRule="auto"/>
        <w:ind w:left="0" w:firstLine="0"/>
        <w:jc w:val="both"/>
        <w:rPr>
          <w:rFonts w:eastAsia="Times New Roman"/>
          <w:color w:val="000000"/>
          <w:sz w:val="26"/>
          <w:szCs w:val="26"/>
        </w:rPr>
      </w:pPr>
      <w:r w:rsidRPr="00EC3171">
        <w:rPr>
          <w:rFonts w:eastAsia="Times New Roman"/>
          <w:color w:val="000000"/>
          <w:sz w:val="26"/>
          <w:szCs w:val="26"/>
        </w:rPr>
        <w:t>Trong trường hợp một hoặc nhiều điều, khoản, điểm trong hợp đồng này bị cơ quan nhà nước có thẩm quyền tuyên là vô hiệu, không có giá trị pháp lý hoặc không thể thi hành theo quy định hiện hành của pháp luật thì các điều, khoản, điểm khác của hợp đồng này vẫn có hiệu lực thi hành đối với hai bên. Hai bên sẽ thống nhất sửa đổi các điều, khoản, điểm bị tuyên vô hiệu hoặc không có giá trị pháp lý hoặc không thể thi hành theo quy định của pháp luật và phù hợp với ý chí của hai bên.</w:t>
      </w:r>
    </w:p>
    <w:p w14:paraId="570218D5" w14:textId="77777777" w:rsidR="003B14AD" w:rsidRPr="00AD3A29" w:rsidRDefault="003B14AD" w:rsidP="006665AE">
      <w:pPr>
        <w:pStyle w:val="ListParagraph"/>
        <w:numPr>
          <w:ilvl w:val="0"/>
          <w:numId w:val="20"/>
        </w:numPr>
        <w:shd w:val="clear" w:color="auto" w:fill="FFFFFF"/>
        <w:spacing w:before="100" w:line="276" w:lineRule="auto"/>
        <w:ind w:left="284" w:hanging="284"/>
        <w:jc w:val="both"/>
        <w:rPr>
          <w:rFonts w:eastAsia="Times New Roman"/>
          <w:color w:val="000000"/>
          <w:sz w:val="26"/>
          <w:szCs w:val="26"/>
        </w:rPr>
      </w:pPr>
      <w:r w:rsidRPr="00AD3A29">
        <w:rPr>
          <w:rFonts w:eastAsia="Times New Roman"/>
          <w:color w:val="000000"/>
          <w:sz w:val="26"/>
          <w:szCs w:val="26"/>
        </w:rPr>
        <w:t>Hai bên cam kết thực hiện đúng các thỏa thuận đã quy định trong hợp đồng này.</w:t>
      </w:r>
    </w:p>
    <w:p w14:paraId="68071011" w14:textId="6BDAEC55" w:rsidR="003B14AD" w:rsidRPr="00561534" w:rsidRDefault="00453D91" w:rsidP="006665AE">
      <w:pPr>
        <w:shd w:val="clear" w:color="auto" w:fill="FFFFFF"/>
        <w:spacing w:before="100" w:line="276" w:lineRule="auto"/>
        <w:jc w:val="both"/>
        <w:rPr>
          <w:b/>
          <w:sz w:val="26"/>
          <w:szCs w:val="24"/>
        </w:rPr>
      </w:pPr>
      <w:r w:rsidRPr="00561534">
        <w:rPr>
          <w:b/>
          <w:sz w:val="26"/>
          <w:szCs w:val="24"/>
        </w:rPr>
        <w:t>ĐIỀU 13. SỰ KIỆN BẤT KHẢ KHÁNG</w:t>
      </w:r>
    </w:p>
    <w:p w14:paraId="72005C27" w14:textId="77777777" w:rsidR="003B14AD" w:rsidRPr="00AD3A29"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Các bên nhất trí thỏa thuận một trong các trường hợp sau đây được coi là sự kiện bất khả kháng:</w:t>
      </w:r>
    </w:p>
    <w:p w14:paraId="12DC274D" w14:textId="77777777" w:rsidR="003B14AD" w:rsidRPr="00AD3A29" w:rsidRDefault="003B14AD" w:rsidP="006665AE">
      <w:pPr>
        <w:shd w:val="clear" w:color="auto" w:fill="FFFFFF"/>
        <w:spacing w:before="100" w:line="276" w:lineRule="auto"/>
        <w:ind w:left="567"/>
        <w:jc w:val="both"/>
        <w:rPr>
          <w:rFonts w:eastAsia="Times New Roman"/>
          <w:color w:val="000000"/>
          <w:sz w:val="26"/>
          <w:szCs w:val="26"/>
        </w:rPr>
      </w:pPr>
      <w:r w:rsidRPr="00AD3A29">
        <w:rPr>
          <w:rFonts w:eastAsia="Times New Roman"/>
          <w:color w:val="000000"/>
          <w:sz w:val="26"/>
          <w:szCs w:val="26"/>
        </w:rPr>
        <w:t>a) Do chiến tranh hoặc do thiên tai hoặc do thay đổi chính sách pháp luật của Nhà nước;</w:t>
      </w:r>
    </w:p>
    <w:p w14:paraId="22DC7470" w14:textId="77777777" w:rsidR="003B14AD" w:rsidRPr="00AD3A29" w:rsidRDefault="003B14AD" w:rsidP="006665AE">
      <w:pPr>
        <w:shd w:val="clear" w:color="auto" w:fill="FFFFFF"/>
        <w:spacing w:before="100" w:line="276" w:lineRule="auto"/>
        <w:ind w:firstLine="540"/>
        <w:jc w:val="both"/>
        <w:rPr>
          <w:rFonts w:eastAsia="Times New Roman"/>
          <w:color w:val="000000"/>
          <w:sz w:val="26"/>
          <w:szCs w:val="26"/>
        </w:rPr>
      </w:pPr>
      <w:r w:rsidRPr="00AD3A29">
        <w:rPr>
          <w:rFonts w:eastAsia="Times New Roman"/>
          <w:color w:val="000000"/>
          <w:sz w:val="26"/>
          <w:szCs w:val="26"/>
        </w:rPr>
        <w:t>b) Do phải thực hiện quyết định của cơ quan nhà nước có thẩm quyền hoặc các trường hợp khác do pháp luật quy định;</w:t>
      </w:r>
    </w:p>
    <w:p w14:paraId="7E6BC0C1" w14:textId="77777777" w:rsidR="003B14AD" w:rsidRPr="00AD3A29" w:rsidRDefault="003B14AD" w:rsidP="006665AE">
      <w:pPr>
        <w:shd w:val="clear" w:color="auto" w:fill="FFFFFF"/>
        <w:spacing w:before="100" w:line="276" w:lineRule="auto"/>
        <w:ind w:left="567"/>
        <w:jc w:val="both"/>
        <w:rPr>
          <w:rFonts w:eastAsia="Times New Roman"/>
          <w:color w:val="000000"/>
          <w:sz w:val="26"/>
          <w:szCs w:val="26"/>
        </w:rPr>
      </w:pPr>
      <w:r w:rsidRPr="00AD3A29">
        <w:rPr>
          <w:rFonts w:eastAsia="Times New Roman"/>
          <w:color w:val="000000"/>
          <w:sz w:val="26"/>
          <w:szCs w:val="26"/>
        </w:rPr>
        <w:t>c) Do tai nạn, ốm đau thuộc diện phải đi cấp cứu tại cơ sở y tế;</w:t>
      </w:r>
    </w:p>
    <w:p w14:paraId="40903E5D" w14:textId="77777777" w:rsidR="003B14AD" w:rsidRPr="00AD3A29"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Mọi trường hợp khó khăn về tài chính đơn thuần sẽ không được coi là trường hợp bất khả kháng.</w:t>
      </w:r>
    </w:p>
    <w:p w14:paraId="78B5547E" w14:textId="75D81073" w:rsidR="003B14AD" w:rsidRPr="00AD3A29"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lastRenderedPageBreak/>
        <w:t xml:space="preserve">Khi xuất hiện một trong các trường hợp bất khả kháng theo thỏa thuận tại khoản 1 Điều này thì bên bị tác động bởi trường hợp bất khả kháng phải thông báo bằng văn bản hoặc thông báo trực tiếp cho bên còn lại biết trong thời </w:t>
      </w:r>
      <w:r w:rsidRPr="009F2D54">
        <w:rPr>
          <w:rFonts w:eastAsia="Times New Roman"/>
          <w:sz w:val="26"/>
          <w:szCs w:val="26"/>
        </w:rPr>
        <w:t xml:space="preserve">hạn </w:t>
      </w:r>
      <w:r w:rsidR="00B639F8" w:rsidRPr="009F2D54">
        <w:rPr>
          <w:rFonts w:eastAsia="Times New Roman"/>
          <w:sz w:val="26"/>
          <w:szCs w:val="26"/>
        </w:rPr>
        <w:t>07 (bảy</w:t>
      </w:r>
      <w:r w:rsidR="00521F8A" w:rsidRPr="009F2D54">
        <w:rPr>
          <w:rFonts w:eastAsia="Times New Roman"/>
          <w:sz w:val="26"/>
          <w:szCs w:val="26"/>
        </w:rPr>
        <w:t>)</w:t>
      </w:r>
      <w:r w:rsidRPr="009F2D54">
        <w:rPr>
          <w:rFonts w:eastAsia="Times New Roman"/>
          <w:sz w:val="26"/>
          <w:szCs w:val="26"/>
        </w:rPr>
        <w:t xml:space="preserve"> </w:t>
      </w:r>
      <w:commentRangeStart w:id="36"/>
      <w:r w:rsidRPr="009F2D54">
        <w:rPr>
          <w:rFonts w:eastAsia="Times New Roman"/>
          <w:sz w:val="26"/>
          <w:szCs w:val="26"/>
        </w:rPr>
        <w:t>ngày</w:t>
      </w:r>
      <w:commentRangeEnd w:id="36"/>
      <w:r w:rsidR="00AD3A29" w:rsidRPr="009F2D54">
        <w:rPr>
          <w:rStyle w:val="CommentReference"/>
          <w:rFonts w:eastAsia="Times New Roman"/>
          <w:sz w:val="26"/>
          <w:szCs w:val="26"/>
        </w:rPr>
        <w:commentReference w:id="36"/>
      </w:r>
      <w:r w:rsidRPr="009F2D54">
        <w:rPr>
          <w:rFonts w:eastAsia="Times New Roman"/>
          <w:sz w:val="26"/>
          <w:szCs w:val="26"/>
        </w:rPr>
        <w:t xml:space="preserve">, </w:t>
      </w:r>
      <w:r w:rsidRPr="00AD3A29">
        <w:rPr>
          <w:rFonts w:eastAsia="Times New Roman"/>
          <w:color w:val="000000"/>
          <w:sz w:val="26"/>
          <w:szCs w:val="26"/>
        </w:rPr>
        <w:t>kể từ ngày xảy ra trường hợp bất khả kháng </w:t>
      </w:r>
      <w:r w:rsidRPr="00AD3A29">
        <w:rPr>
          <w:rFonts w:eastAsia="Times New Roman"/>
          <w:i/>
          <w:color w:val="000000"/>
          <w:sz w:val="26"/>
          <w:szCs w:val="26"/>
        </w:rPr>
        <w:t>(nếu có giấy tờ chứng minh về lý do bất khả kháng thì bên bị tác động phải xuất trình giấy tờ này).</w:t>
      </w:r>
      <w:r w:rsidRPr="00AD3A29">
        <w:rPr>
          <w:rFonts w:eastAsia="Times New Roman"/>
          <w:color w:val="000000"/>
          <w:sz w:val="26"/>
          <w:szCs w:val="26"/>
        </w:rPr>
        <w:t> Việc bên bị tác động bởi trường hợp bất khả kháng không thực hiện được nghĩa vụ của mình sẽ không bị coi là vi phạm nghĩa vụ theo hợp đồng và cũng không phải là cơ sở để bên còn lại có quyền chấm dứt hợp đồng này.</w:t>
      </w:r>
    </w:p>
    <w:p w14:paraId="6572FF9E" w14:textId="0BFF2680" w:rsidR="00F52996" w:rsidRPr="00A17D66" w:rsidRDefault="003B14AD" w:rsidP="006665AE">
      <w:pPr>
        <w:pStyle w:val="ListParagraph"/>
        <w:numPr>
          <w:ilvl w:val="0"/>
          <w:numId w:val="21"/>
        </w:numPr>
        <w:shd w:val="clear" w:color="auto" w:fill="FFFFFF"/>
        <w:tabs>
          <w:tab w:val="left" w:pos="426"/>
        </w:tabs>
        <w:spacing w:before="100" w:line="276" w:lineRule="auto"/>
        <w:ind w:left="0" w:firstLine="0"/>
        <w:jc w:val="both"/>
        <w:rPr>
          <w:rFonts w:eastAsia="Times New Roman"/>
          <w:color w:val="000000"/>
          <w:sz w:val="26"/>
          <w:szCs w:val="26"/>
        </w:rPr>
      </w:pPr>
      <w:r w:rsidRPr="00AD3A29">
        <w:rPr>
          <w:rFonts w:eastAsia="Times New Roman"/>
          <w:color w:val="000000"/>
          <w:sz w:val="26"/>
          <w:szCs w:val="26"/>
        </w:rPr>
        <w:t>Việc thực hiện nghĩa vụ theo hợp đồng của các bên sẽ được tạm dừng trong thời gian xảy ra sự kiện bất khả kháng. Các bên sẽ tiếp tục thực hiện các nghĩa vụ của mình sau khi sự kiện bất khả kháng chấm dứt, trừ trường hợp quy định tại điểm d khoản 1 Điều 14 của hợp đồng này.</w:t>
      </w:r>
    </w:p>
    <w:p w14:paraId="4F3006C6" w14:textId="522885FC" w:rsidR="003B14AD" w:rsidRPr="00AD3A29" w:rsidRDefault="00453D91" w:rsidP="006665AE">
      <w:pPr>
        <w:shd w:val="clear" w:color="auto" w:fill="FFFFFF"/>
        <w:spacing w:before="80" w:line="276" w:lineRule="auto"/>
        <w:jc w:val="both"/>
        <w:rPr>
          <w:b/>
          <w:sz w:val="26"/>
          <w:szCs w:val="24"/>
          <w:lang w:val="nb-NO"/>
        </w:rPr>
      </w:pPr>
      <w:r>
        <w:rPr>
          <w:b/>
          <w:sz w:val="26"/>
          <w:szCs w:val="24"/>
          <w:lang w:val="nb-NO"/>
        </w:rPr>
        <w:t>ĐIỀU 14. CHẤM DỨT HỢP ĐỒNG</w:t>
      </w:r>
    </w:p>
    <w:p w14:paraId="0080C934" w14:textId="77777777" w:rsidR="003B14AD" w:rsidRPr="00561534" w:rsidRDefault="003B14AD" w:rsidP="006665AE">
      <w:pPr>
        <w:pStyle w:val="ListParagraph"/>
        <w:numPr>
          <w:ilvl w:val="0"/>
          <w:numId w:val="22"/>
        </w:numPr>
        <w:shd w:val="clear" w:color="auto" w:fill="FFFFFF"/>
        <w:spacing w:before="80" w:line="276" w:lineRule="auto"/>
        <w:ind w:left="426" w:hanging="426"/>
        <w:jc w:val="both"/>
        <w:rPr>
          <w:rFonts w:eastAsia="Times New Roman"/>
          <w:b/>
          <w:color w:val="000000"/>
          <w:sz w:val="26"/>
          <w:szCs w:val="26"/>
          <w:lang w:val="nb-NO"/>
        </w:rPr>
      </w:pPr>
      <w:r w:rsidRPr="00561534">
        <w:rPr>
          <w:rFonts w:eastAsia="Times New Roman"/>
          <w:b/>
          <w:color w:val="000000"/>
          <w:sz w:val="26"/>
          <w:szCs w:val="26"/>
          <w:lang w:val="nb-NO"/>
        </w:rPr>
        <w:t>Các trường hợp chấm dứt hợp đồng:</w:t>
      </w:r>
    </w:p>
    <w:p w14:paraId="67B387A3" w14:textId="77777777" w:rsidR="003B14AD" w:rsidRPr="00561534" w:rsidRDefault="003B14AD" w:rsidP="006665AE">
      <w:pPr>
        <w:shd w:val="clear" w:color="auto" w:fill="FFFFFF"/>
        <w:spacing w:before="80" w:line="276" w:lineRule="auto"/>
        <w:ind w:firstLine="540"/>
        <w:jc w:val="both"/>
        <w:rPr>
          <w:rFonts w:eastAsia="Times New Roman"/>
          <w:color w:val="000000"/>
          <w:sz w:val="26"/>
          <w:szCs w:val="26"/>
          <w:lang w:val="nb-NO"/>
        </w:rPr>
      </w:pPr>
      <w:r w:rsidRPr="00561534">
        <w:rPr>
          <w:rFonts w:eastAsia="Times New Roman"/>
          <w:color w:val="000000"/>
          <w:sz w:val="26"/>
          <w:szCs w:val="26"/>
          <w:lang w:val="nb-NO"/>
        </w:rPr>
        <w:t>a) Hai bên đồng ý chấm dứt hợp đồng bằng văn bản. Trong trường hợp này, hai bên lập văn bản thỏa thuận cụ thể các điều kiện và thời hạn chấm dứt hợp đồng;</w:t>
      </w:r>
    </w:p>
    <w:p w14:paraId="6D675773" w14:textId="36B5D9F3" w:rsidR="003B14AD" w:rsidRPr="00561534" w:rsidRDefault="003B14AD" w:rsidP="006665AE">
      <w:pPr>
        <w:shd w:val="clear" w:color="auto" w:fill="FFFFFF"/>
        <w:spacing w:before="80" w:line="276" w:lineRule="auto"/>
        <w:ind w:firstLine="540"/>
        <w:jc w:val="both"/>
        <w:rPr>
          <w:rFonts w:eastAsia="Times New Roman"/>
          <w:color w:val="000000"/>
          <w:sz w:val="26"/>
          <w:szCs w:val="26"/>
          <w:lang w:val="nb-NO"/>
        </w:rPr>
      </w:pPr>
      <w:r w:rsidRPr="00561534">
        <w:rPr>
          <w:rFonts w:eastAsia="Times New Roman"/>
          <w:color w:val="000000"/>
          <w:sz w:val="26"/>
          <w:szCs w:val="26"/>
          <w:lang w:val="nb-NO"/>
        </w:rPr>
        <w:t xml:space="preserve">b)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chậm thanh toán tiền mua căn hộ theo thỏa thuận tại khoản 1 Điều 11 của hợp đồng này;</w:t>
      </w:r>
    </w:p>
    <w:p w14:paraId="3092B6E9" w14:textId="12C1B91C" w:rsidR="003B14AD" w:rsidRPr="00561534" w:rsidRDefault="003B14AD" w:rsidP="006665AE">
      <w:pPr>
        <w:shd w:val="clear" w:color="auto" w:fill="FFFFFF"/>
        <w:spacing w:before="80" w:line="276" w:lineRule="auto"/>
        <w:ind w:left="567"/>
        <w:jc w:val="both"/>
        <w:rPr>
          <w:rFonts w:eastAsia="Times New Roman"/>
          <w:color w:val="000000"/>
          <w:sz w:val="26"/>
          <w:szCs w:val="26"/>
          <w:lang w:val="nb-NO"/>
        </w:rPr>
      </w:pPr>
      <w:r w:rsidRPr="00561534">
        <w:rPr>
          <w:rFonts w:eastAsia="Times New Roman"/>
          <w:color w:val="000000"/>
          <w:sz w:val="26"/>
          <w:szCs w:val="26"/>
          <w:lang w:val="nb-NO"/>
        </w:rPr>
        <w:t xml:space="preserve">c) </w:t>
      </w:r>
      <w:r w:rsidR="00746AD3" w:rsidRPr="00561534">
        <w:rPr>
          <w:rFonts w:eastAsia="Times New Roman"/>
          <w:color w:val="000000"/>
          <w:sz w:val="26"/>
          <w:szCs w:val="26"/>
          <w:lang w:val="nb-NO"/>
        </w:rPr>
        <w:t xml:space="preserve">Bên Bán </w:t>
      </w:r>
      <w:r w:rsidRPr="00561534">
        <w:rPr>
          <w:rFonts w:eastAsia="Times New Roman"/>
          <w:color w:val="000000"/>
          <w:sz w:val="26"/>
          <w:szCs w:val="26"/>
          <w:lang w:val="nb-NO"/>
        </w:rPr>
        <w:t>chậm bàn giao nhà ở theo thỏa thuận tại Điều 5 của hợp đồng này;</w:t>
      </w:r>
    </w:p>
    <w:p w14:paraId="077FE449" w14:textId="77777777" w:rsidR="003B14AD" w:rsidRPr="00561534" w:rsidRDefault="003B14AD" w:rsidP="006665AE">
      <w:pPr>
        <w:shd w:val="clear" w:color="auto" w:fill="FFFFFF"/>
        <w:spacing w:before="80" w:line="276" w:lineRule="auto"/>
        <w:ind w:firstLine="540"/>
        <w:jc w:val="both"/>
        <w:rPr>
          <w:rFonts w:eastAsia="Times New Roman"/>
          <w:sz w:val="26"/>
          <w:szCs w:val="26"/>
          <w:lang w:val="nb-NO"/>
        </w:rPr>
      </w:pPr>
      <w:r w:rsidRPr="00561534">
        <w:rPr>
          <w:rFonts w:eastAsia="Times New Roman"/>
          <w:color w:val="000000"/>
          <w:sz w:val="26"/>
          <w:szCs w:val="26"/>
          <w:lang w:val="nb-NO"/>
        </w:rPr>
        <w:t xml:space="preserve">d) Trong trường hợp bên bị </w:t>
      </w:r>
      <w:r w:rsidRPr="00561534">
        <w:rPr>
          <w:rFonts w:eastAsia="Times New Roman"/>
          <w:sz w:val="26"/>
          <w:szCs w:val="26"/>
          <w:lang w:val="nb-NO"/>
        </w:rPr>
        <w:t>tác động bởi sự kiện bất khả kháng không thể khắc phục được để tiếp tục thực hiện nghĩa vụ của mình trong thời hạn</w:t>
      </w:r>
      <w:r w:rsidR="00AD3A29" w:rsidRPr="00561534">
        <w:rPr>
          <w:rFonts w:eastAsia="Times New Roman"/>
          <w:sz w:val="26"/>
          <w:szCs w:val="26"/>
          <w:lang w:val="nb-NO"/>
        </w:rPr>
        <w:t xml:space="preserve"> </w:t>
      </w:r>
      <w:r w:rsidR="00AD3A29" w:rsidRPr="00561534">
        <w:rPr>
          <w:rFonts w:eastAsia="Times New Roman"/>
          <w:b/>
          <w:i/>
          <w:sz w:val="26"/>
          <w:szCs w:val="26"/>
          <w:lang w:val="nb-NO"/>
        </w:rPr>
        <w:t>30 (ba mươi</w:t>
      </w:r>
      <w:r w:rsidR="00AD3A29" w:rsidRPr="00561534">
        <w:rPr>
          <w:rFonts w:eastAsia="Times New Roman"/>
          <w:b/>
          <w:sz w:val="26"/>
          <w:szCs w:val="26"/>
          <w:lang w:val="nb-NO"/>
        </w:rPr>
        <w:t>)</w:t>
      </w:r>
      <w:r w:rsidR="00AD3A29" w:rsidRPr="00561534">
        <w:rPr>
          <w:rFonts w:eastAsia="Times New Roman"/>
          <w:sz w:val="26"/>
          <w:szCs w:val="26"/>
          <w:lang w:val="nb-NO"/>
        </w:rPr>
        <w:t xml:space="preserve"> </w:t>
      </w:r>
      <w:commentRangeStart w:id="37"/>
      <w:r w:rsidRPr="00561534">
        <w:rPr>
          <w:rFonts w:eastAsia="Times New Roman"/>
          <w:sz w:val="26"/>
          <w:szCs w:val="26"/>
          <w:lang w:val="nb-NO"/>
        </w:rPr>
        <w:t>ngày</w:t>
      </w:r>
      <w:commentRangeEnd w:id="37"/>
      <w:r w:rsidR="00AD3A29" w:rsidRPr="00561534">
        <w:rPr>
          <w:rStyle w:val="CommentReference"/>
          <w:rFonts w:eastAsia="Times New Roman"/>
          <w:sz w:val="26"/>
          <w:szCs w:val="26"/>
          <w:lang w:val="nb-NO"/>
        </w:rPr>
        <w:commentReference w:id="37"/>
      </w:r>
      <w:r w:rsidRPr="00561534">
        <w:rPr>
          <w:rFonts w:eastAsia="Times New Roman"/>
          <w:sz w:val="26"/>
          <w:szCs w:val="26"/>
          <w:lang w:val="nb-NO"/>
        </w:rPr>
        <w:t>, kể từ ngày xảy ra sự kiện bất khả kháng và hai bên cũng không có thỏa thuận khác thì một trong hai bên có quyền đơn phương chấm dứt hợp đồng này và việc chấm dứt hợp đồng này không được coi là vi phạm hợp đồng.</w:t>
      </w:r>
    </w:p>
    <w:p w14:paraId="50657D9D" w14:textId="77777777" w:rsidR="003B14AD" w:rsidRPr="00561534" w:rsidRDefault="003B14AD" w:rsidP="006665AE">
      <w:pPr>
        <w:pStyle w:val="ListParagraph"/>
        <w:numPr>
          <w:ilvl w:val="0"/>
          <w:numId w:val="22"/>
        </w:numPr>
        <w:shd w:val="clear" w:color="auto" w:fill="FFFFFF"/>
        <w:tabs>
          <w:tab w:val="left" w:pos="426"/>
        </w:tabs>
        <w:spacing w:before="80" w:line="276" w:lineRule="auto"/>
        <w:ind w:left="0" w:firstLine="0"/>
        <w:jc w:val="both"/>
        <w:rPr>
          <w:rFonts w:eastAsia="Times New Roman"/>
          <w:sz w:val="26"/>
          <w:szCs w:val="26"/>
          <w:lang w:val="nb-NO"/>
        </w:rPr>
      </w:pPr>
      <w:r w:rsidRPr="00561534">
        <w:rPr>
          <w:rFonts w:eastAsia="Times New Roman"/>
          <w:sz w:val="26"/>
          <w:szCs w:val="26"/>
          <w:lang w:val="nb-NO"/>
        </w:rPr>
        <w:t xml:space="preserve">Việc xử lý hậu quả do chấm dứt hợp đồng theo quy định tại khoản 1 Điều này </w:t>
      </w:r>
      <w:r w:rsidR="006106F6" w:rsidRPr="00561534">
        <w:rPr>
          <w:rFonts w:eastAsia="Times New Roman"/>
          <w:sz w:val="26"/>
          <w:szCs w:val="26"/>
          <w:lang w:val="nb-NO"/>
        </w:rPr>
        <w:t>xử lý cụ thể như sau:</w:t>
      </w:r>
    </w:p>
    <w:p w14:paraId="6090D99C" w14:textId="1514261A" w:rsidR="006106F6" w:rsidRPr="006106F6" w:rsidRDefault="006106F6" w:rsidP="006665AE">
      <w:pPr>
        <w:pStyle w:val="ListParagraph"/>
        <w:widowControl w:val="0"/>
        <w:numPr>
          <w:ilvl w:val="2"/>
          <w:numId w:val="22"/>
        </w:numPr>
        <w:tabs>
          <w:tab w:val="left" w:pos="993"/>
        </w:tabs>
        <w:spacing w:before="80" w:line="276" w:lineRule="auto"/>
        <w:ind w:left="284" w:firstLine="0"/>
        <w:jc w:val="both"/>
        <w:rPr>
          <w:sz w:val="26"/>
          <w:szCs w:val="24"/>
          <w:lang w:val="fr-FR"/>
        </w:rPr>
      </w:pPr>
      <w:r w:rsidRPr="006106F6">
        <w:rPr>
          <w:sz w:val="26"/>
          <w:szCs w:val="24"/>
          <w:lang w:val="fr-FR"/>
        </w:rPr>
        <w:t xml:space="preserve">Trong quá trình Bên B thực hiện nghĩa vụ tài chính theo Hợp đồng nếu Bên B trễ hẹn nhiều </w:t>
      </w:r>
      <w:r w:rsidRPr="00496CEF">
        <w:rPr>
          <w:sz w:val="26"/>
          <w:szCs w:val="24"/>
          <w:lang w:val="fr-FR"/>
        </w:rPr>
        <w:t xml:space="preserve">hơn </w:t>
      </w:r>
      <w:r w:rsidRPr="00496CEF">
        <w:rPr>
          <w:b/>
          <w:sz w:val="26"/>
          <w:szCs w:val="24"/>
          <w:lang w:val="fr-FR"/>
        </w:rPr>
        <w:t>60 (sáu mươi)</w:t>
      </w:r>
      <w:r w:rsidRPr="00496CEF">
        <w:rPr>
          <w:sz w:val="26"/>
          <w:szCs w:val="24"/>
          <w:lang w:val="fr-FR"/>
        </w:rPr>
        <w:t xml:space="preserve"> ngày kể từ ngày đến hạn thanh toán của một đợt hoặc </w:t>
      </w:r>
      <w:r w:rsidR="008B5D95">
        <w:rPr>
          <w:sz w:val="26"/>
          <w:szCs w:val="24"/>
          <w:lang w:val="fr-FR"/>
        </w:rPr>
        <w:t xml:space="preserve">                       </w:t>
      </w:r>
      <w:r w:rsidRPr="00496CEF">
        <w:rPr>
          <w:b/>
          <w:sz w:val="26"/>
          <w:szCs w:val="24"/>
          <w:lang w:val="fr-FR"/>
        </w:rPr>
        <w:t>90 (chín mươi)</w:t>
      </w:r>
      <w:r w:rsidRPr="00496CEF">
        <w:rPr>
          <w:sz w:val="26"/>
          <w:szCs w:val="24"/>
          <w:lang w:val="fr-FR"/>
        </w:rPr>
        <w:t xml:space="preserve"> ngày cộng dồn qua nhiều đợt thì Bên A có quyền đơn phương chấm dứt Hợp </w:t>
      </w:r>
      <w:r w:rsidRPr="006106F6">
        <w:rPr>
          <w:sz w:val="26"/>
          <w:szCs w:val="24"/>
          <w:lang w:val="fr-FR"/>
        </w:rPr>
        <w:t>đồng trước thời hạn sau khi đã thông báo cho Bên B bằng văn bản mà Bên B không được quyền khiếu nại.</w:t>
      </w:r>
    </w:p>
    <w:p w14:paraId="2FF90CE4" w14:textId="77777777" w:rsidR="006106F6" w:rsidRPr="006106F6" w:rsidRDefault="006106F6" w:rsidP="006665AE">
      <w:pPr>
        <w:pStyle w:val="ListParagraph"/>
        <w:widowControl w:val="0"/>
        <w:numPr>
          <w:ilvl w:val="2"/>
          <w:numId w:val="22"/>
        </w:numPr>
        <w:tabs>
          <w:tab w:val="left" w:pos="993"/>
        </w:tabs>
        <w:spacing w:before="80" w:line="276" w:lineRule="auto"/>
        <w:ind w:left="284" w:firstLine="0"/>
        <w:jc w:val="both"/>
        <w:rPr>
          <w:sz w:val="26"/>
          <w:szCs w:val="24"/>
          <w:lang w:val="fr-FR"/>
        </w:rPr>
      </w:pPr>
      <w:r w:rsidRPr="006106F6">
        <w:rPr>
          <w:sz w:val="26"/>
          <w:szCs w:val="24"/>
          <w:lang w:val="fr-FR"/>
        </w:rPr>
        <w:t xml:space="preserve">Sau khi chấm dứt Hợp đồng trước thời hạn, Bên A có quyền tìm kiếm khách hàng mới </w:t>
      </w:r>
      <w:r w:rsidRPr="006106F6">
        <w:rPr>
          <w:b/>
          <w:sz w:val="26"/>
          <w:szCs w:val="24"/>
          <w:lang w:val="fr-FR"/>
        </w:rPr>
        <w:t>(Bên thứ ba)</w:t>
      </w:r>
      <w:r w:rsidRPr="006106F6">
        <w:rPr>
          <w:sz w:val="26"/>
          <w:szCs w:val="24"/>
          <w:lang w:val="fr-FR"/>
        </w:rPr>
        <w:t xml:space="preserve"> để thay thế cho Bên B. Việc hoàn trả phần tiền mà Bên B đã nộp chỉ được thực hiện sau khi Bên A tìm được khách hàng hợp tác mới đối với căn nhà ở nêu tại </w:t>
      </w:r>
      <w:r w:rsidRPr="006106F6">
        <w:rPr>
          <w:b/>
          <w:sz w:val="26"/>
          <w:szCs w:val="24"/>
          <w:lang w:val="fr-FR"/>
        </w:rPr>
        <w:t>Điều 1</w:t>
      </w:r>
      <w:r w:rsidRPr="006106F6">
        <w:rPr>
          <w:sz w:val="26"/>
          <w:szCs w:val="24"/>
          <w:lang w:val="fr-FR"/>
        </w:rPr>
        <w:t xml:space="preserve"> của Hợp đồng này. Trong trường hợp này, Bên A chỉ hoàn trả lại số tiền mà Bên B đã nộp sau khi trừ </w:t>
      </w:r>
      <w:r w:rsidRPr="006106F6">
        <w:rPr>
          <w:b/>
          <w:sz w:val="26"/>
          <w:szCs w:val="24"/>
          <w:lang w:val="fr-FR"/>
        </w:rPr>
        <w:t>15%</w:t>
      </w:r>
      <w:r w:rsidRPr="006106F6">
        <w:rPr>
          <w:sz w:val="26"/>
          <w:szCs w:val="24"/>
          <w:lang w:val="fr-FR"/>
        </w:rPr>
        <w:t xml:space="preserve"> giá trị Hợp đồng trong vòng </w:t>
      </w:r>
      <w:r w:rsidRPr="006106F6">
        <w:rPr>
          <w:b/>
          <w:sz w:val="26"/>
          <w:szCs w:val="24"/>
          <w:lang w:val="fr-FR"/>
        </w:rPr>
        <w:t xml:space="preserve">30 (ba mươi) </w:t>
      </w:r>
      <w:r w:rsidRPr="008B5D95">
        <w:rPr>
          <w:sz w:val="26"/>
          <w:szCs w:val="24"/>
          <w:lang w:val="fr-FR"/>
        </w:rPr>
        <w:t>ngày</w:t>
      </w:r>
      <w:r w:rsidRPr="006106F6">
        <w:rPr>
          <w:sz w:val="26"/>
          <w:szCs w:val="24"/>
          <w:lang w:val="fr-FR"/>
        </w:rPr>
        <w:t xml:space="preserve"> kể từ ngày Bên A tìm được khách hàng mới.</w:t>
      </w:r>
    </w:p>
    <w:p w14:paraId="00704ACB" w14:textId="6AB81537" w:rsidR="006106F6" w:rsidRDefault="006106F6" w:rsidP="006665AE">
      <w:pPr>
        <w:pStyle w:val="ListParagraph"/>
        <w:widowControl w:val="0"/>
        <w:numPr>
          <w:ilvl w:val="2"/>
          <w:numId w:val="22"/>
        </w:numPr>
        <w:tabs>
          <w:tab w:val="left" w:pos="993"/>
          <w:tab w:val="left" w:pos="1080"/>
        </w:tabs>
        <w:spacing w:before="80" w:line="276" w:lineRule="auto"/>
        <w:ind w:left="284" w:firstLine="0"/>
        <w:jc w:val="both"/>
        <w:rPr>
          <w:sz w:val="26"/>
          <w:szCs w:val="24"/>
          <w:lang w:val="fr-FR"/>
        </w:rPr>
      </w:pPr>
      <w:r w:rsidRPr="006106F6">
        <w:rPr>
          <w:sz w:val="26"/>
          <w:szCs w:val="24"/>
          <w:lang w:val="fr-FR"/>
        </w:rPr>
        <w:t xml:space="preserve">Trường hợp Bên B đã thực hiện đầy đủ nghĩa vụ tài chính, đúng quy định và đúng thời gian nhưng Bên A chậm bàn giao nhà hoặc chậm bàn giao giấy chủ quyền cho Bên B thì Bên B có quyền đơn phương chấm dứt Hợp đồng, Bên A phải hoàn trả lại toàn bộ số tiền Bên B đã thanh </w:t>
      </w:r>
      <w:r w:rsidRPr="009F2D54">
        <w:rPr>
          <w:sz w:val="26"/>
          <w:szCs w:val="24"/>
          <w:lang w:val="fr-FR"/>
        </w:rPr>
        <w:t xml:space="preserve">toán và đền bù một khoản tiền tương đương </w:t>
      </w:r>
      <w:r w:rsidRPr="009F2D54">
        <w:rPr>
          <w:b/>
          <w:sz w:val="26"/>
          <w:szCs w:val="24"/>
          <w:lang w:val="fr-FR"/>
        </w:rPr>
        <w:t>15%</w:t>
      </w:r>
      <w:r w:rsidRPr="009F2D54">
        <w:rPr>
          <w:sz w:val="26"/>
          <w:szCs w:val="24"/>
          <w:lang w:val="fr-FR"/>
        </w:rPr>
        <w:t xml:space="preserve"> giá trị Hợp đồng </w:t>
      </w:r>
      <w:r w:rsidRPr="009F2D54">
        <w:rPr>
          <w:sz w:val="26"/>
          <w:szCs w:val="24"/>
          <w:lang w:val="fr-FR"/>
        </w:rPr>
        <w:lastRenderedPageBreak/>
        <w:t xml:space="preserve">trong vòng </w:t>
      </w:r>
      <w:r w:rsidRPr="009F2D54">
        <w:rPr>
          <w:b/>
          <w:sz w:val="26"/>
          <w:szCs w:val="24"/>
          <w:lang w:val="fr-FR"/>
        </w:rPr>
        <w:t xml:space="preserve">30 (ba mươi) </w:t>
      </w:r>
      <w:r w:rsidRPr="008B5D95">
        <w:rPr>
          <w:sz w:val="26"/>
          <w:szCs w:val="24"/>
          <w:lang w:val="fr-FR"/>
        </w:rPr>
        <w:t>ngày</w:t>
      </w:r>
      <w:r w:rsidRPr="009F2D54">
        <w:rPr>
          <w:sz w:val="26"/>
          <w:szCs w:val="24"/>
          <w:lang w:val="fr-FR"/>
        </w:rPr>
        <w:t xml:space="preserve"> kể từ ngày Bên B thông báo bằng văn bản chấm dứt Hợp đồng cho Bên A.</w:t>
      </w:r>
    </w:p>
    <w:p w14:paraId="53B2EA10" w14:textId="17D23A24" w:rsidR="003B14AD" w:rsidRPr="00AD3A29" w:rsidRDefault="00453D91" w:rsidP="006665AE">
      <w:pPr>
        <w:shd w:val="clear" w:color="auto" w:fill="FFFFFF"/>
        <w:spacing w:before="120" w:line="276" w:lineRule="auto"/>
        <w:jc w:val="both"/>
        <w:rPr>
          <w:b/>
          <w:sz w:val="26"/>
          <w:szCs w:val="24"/>
          <w:lang w:val="nb-NO"/>
        </w:rPr>
      </w:pPr>
      <w:r>
        <w:rPr>
          <w:b/>
          <w:sz w:val="26"/>
          <w:szCs w:val="24"/>
          <w:lang w:val="nb-NO"/>
        </w:rPr>
        <w:t>ĐIỀU 15. THÔNG BÁO</w:t>
      </w:r>
    </w:p>
    <w:p w14:paraId="11CA4759" w14:textId="77777777" w:rsidR="006106F6" w:rsidRPr="00561534" w:rsidRDefault="003B14AD" w:rsidP="006665AE">
      <w:pPr>
        <w:pStyle w:val="ListParagraph"/>
        <w:numPr>
          <w:ilvl w:val="0"/>
          <w:numId w:val="23"/>
        </w:numPr>
        <w:shd w:val="clear" w:color="auto" w:fill="FFFFFF"/>
        <w:spacing w:before="60" w:line="276" w:lineRule="auto"/>
        <w:ind w:left="567" w:hanging="567"/>
        <w:jc w:val="both"/>
        <w:rPr>
          <w:rFonts w:eastAsia="Times New Roman"/>
          <w:b/>
          <w:color w:val="000000"/>
          <w:sz w:val="26"/>
          <w:szCs w:val="26"/>
          <w:lang w:val="nb-NO"/>
        </w:rPr>
      </w:pPr>
      <w:r w:rsidRPr="00561534">
        <w:rPr>
          <w:rFonts w:eastAsia="Times New Roman"/>
          <w:b/>
          <w:color w:val="000000"/>
          <w:sz w:val="26"/>
          <w:szCs w:val="26"/>
          <w:lang w:val="nb-NO"/>
        </w:rPr>
        <w:t xml:space="preserve">Địa chỉ để các bên nhận </w:t>
      </w:r>
      <w:commentRangeStart w:id="38"/>
      <w:r w:rsidRPr="00561534">
        <w:rPr>
          <w:rFonts w:eastAsia="Times New Roman"/>
          <w:b/>
          <w:color w:val="000000"/>
          <w:sz w:val="26"/>
          <w:szCs w:val="26"/>
          <w:lang w:val="nb-NO"/>
        </w:rPr>
        <w:t>thông</w:t>
      </w:r>
      <w:commentRangeEnd w:id="38"/>
      <w:r w:rsidR="006106F6" w:rsidRPr="00561534">
        <w:rPr>
          <w:rStyle w:val="CommentReference"/>
          <w:rFonts w:eastAsia="Times New Roman"/>
          <w:b/>
          <w:color w:val="000000"/>
          <w:sz w:val="26"/>
          <w:szCs w:val="26"/>
          <w:lang w:val="nb-NO"/>
        </w:rPr>
        <w:commentReference w:id="38"/>
      </w:r>
      <w:r w:rsidRPr="00561534">
        <w:rPr>
          <w:rFonts w:eastAsia="Times New Roman"/>
          <w:b/>
          <w:color w:val="000000"/>
          <w:sz w:val="26"/>
          <w:szCs w:val="26"/>
          <w:lang w:val="nb-NO"/>
        </w:rPr>
        <w:t xml:space="preserve"> báo</w:t>
      </w:r>
      <w:r w:rsidR="006106F6" w:rsidRPr="00561534">
        <w:rPr>
          <w:rFonts w:eastAsia="Times New Roman"/>
          <w:b/>
          <w:color w:val="000000"/>
          <w:sz w:val="26"/>
          <w:szCs w:val="26"/>
          <w:lang w:val="nb-NO"/>
        </w:rPr>
        <w:t>:</w:t>
      </w:r>
    </w:p>
    <w:p w14:paraId="181FEB84" w14:textId="77777777" w:rsidR="006106F6" w:rsidRPr="00561534" w:rsidRDefault="006106F6" w:rsidP="006665AE">
      <w:pPr>
        <w:pStyle w:val="ListParagraph"/>
        <w:numPr>
          <w:ilvl w:val="0"/>
          <w:numId w:val="24"/>
        </w:numPr>
        <w:shd w:val="clear" w:color="auto" w:fill="FFFFFF"/>
        <w:spacing w:before="60" w:line="276" w:lineRule="auto"/>
        <w:jc w:val="both"/>
        <w:rPr>
          <w:rFonts w:eastAsia="Times New Roman"/>
          <w:b/>
          <w:color w:val="000000"/>
          <w:sz w:val="26"/>
          <w:szCs w:val="26"/>
          <w:lang w:val="nb-NO"/>
        </w:rPr>
      </w:pPr>
      <w:r w:rsidRPr="00561534">
        <w:rPr>
          <w:rFonts w:eastAsia="Times New Roman"/>
          <w:b/>
          <w:color w:val="000000"/>
          <w:sz w:val="26"/>
          <w:szCs w:val="26"/>
          <w:lang w:val="nb-NO"/>
        </w:rPr>
        <w:t>Địa chỉ nhận thông báo của bên bán:</w:t>
      </w:r>
    </w:p>
    <w:p w14:paraId="1B9AD3B0" w14:textId="77777777" w:rsidR="006106F6" w:rsidRPr="00561534" w:rsidRDefault="006106F6" w:rsidP="006665AE">
      <w:pPr>
        <w:pStyle w:val="ListParagraph"/>
        <w:shd w:val="clear" w:color="auto" w:fill="FFFFFF"/>
        <w:spacing w:before="60" w:line="276" w:lineRule="auto"/>
        <w:ind w:left="0"/>
        <w:jc w:val="both"/>
        <w:rPr>
          <w:rFonts w:eastAsia="Times New Roman"/>
          <w:b/>
          <w:color w:val="000000"/>
          <w:sz w:val="26"/>
          <w:szCs w:val="26"/>
          <w:lang w:val="nb-NO"/>
        </w:rPr>
      </w:pPr>
      <w:r w:rsidRPr="00561534">
        <w:rPr>
          <w:rFonts w:eastAsia="Times New Roman"/>
          <w:b/>
          <w:color w:val="000000"/>
          <w:sz w:val="26"/>
          <w:szCs w:val="26"/>
          <w:lang w:val="nb-NO"/>
        </w:rPr>
        <w:t>CÔNG TY CỔ PHẦN ĐẦU TƯ VÀ PHÁT TRIỂN ĐÔ THỊ DẦU KHÍ CỬU LONG</w:t>
      </w:r>
    </w:p>
    <w:p w14:paraId="1DB7CB46" w14:textId="3FB86C85" w:rsidR="006B443F" w:rsidRPr="00561534" w:rsidRDefault="006B443F" w:rsidP="006665AE">
      <w:pPr>
        <w:pStyle w:val="ListParagraph"/>
        <w:numPr>
          <w:ilvl w:val="0"/>
          <w:numId w:val="35"/>
        </w:numPr>
        <w:spacing w:before="60" w:line="276" w:lineRule="auto"/>
        <w:ind w:left="1134"/>
        <w:jc w:val="both"/>
        <w:rPr>
          <w:rFonts w:eastAsia="Times New Roman"/>
          <w:color w:val="000000"/>
          <w:sz w:val="26"/>
          <w:szCs w:val="26"/>
          <w:lang w:val="nb-NO"/>
        </w:rPr>
      </w:pPr>
      <w:r w:rsidRPr="00561534">
        <w:rPr>
          <w:rFonts w:eastAsia="Times New Roman"/>
          <w:b/>
          <w:color w:val="000000"/>
          <w:sz w:val="26"/>
          <w:szCs w:val="26"/>
          <w:lang w:val="nb-NO"/>
        </w:rPr>
        <w:t xml:space="preserve">Địa chỉ: </w:t>
      </w:r>
      <w:r w:rsidRPr="00561534">
        <w:rPr>
          <w:rFonts w:eastAsia="Times New Roman"/>
          <w:color w:val="000000"/>
          <w:sz w:val="26"/>
          <w:szCs w:val="26"/>
          <w:lang w:val="nb-NO"/>
        </w:rPr>
        <w:t>Số 02, Lô KTM06, Đường số 6, Khu</w:t>
      </w:r>
      <w:r w:rsidR="00F52996" w:rsidRPr="00561534">
        <w:rPr>
          <w:rFonts w:eastAsia="Times New Roman"/>
          <w:color w:val="000000"/>
          <w:sz w:val="26"/>
          <w:szCs w:val="26"/>
          <w:lang w:val="nb-NO"/>
        </w:rPr>
        <w:t xml:space="preserve"> đô thị 5A, Phường Phú Lợi, Thành Phố Cần Thơ</w:t>
      </w:r>
    </w:p>
    <w:p w14:paraId="2EFE0915" w14:textId="2BF67D5E" w:rsidR="006B443F" w:rsidRPr="00715205" w:rsidRDefault="006B443F" w:rsidP="006665AE">
      <w:pPr>
        <w:pStyle w:val="ListParagraph"/>
        <w:numPr>
          <w:ilvl w:val="0"/>
          <w:numId w:val="35"/>
        </w:numPr>
        <w:spacing w:before="60" w:line="276" w:lineRule="auto"/>
        <w:ind w:left="1134"/>
        <w:jc w:val="both"/>
        <w:rPr>
          <w:rFonts w:eastAsia="Times New Roman"/>
          <w:color w:val="000000"/>
          <w:sz w:val="26"/>
          <w:szCs w:val="26"/>
        </w:rPr>
      </w:pPr>
      <w:r w:rsidRPr="008B5D95">
        <w:rPr>
          <w:rFonts w:eastAsia="Times New Roman"/>
          <w:b/>
          <w:color w:val="000000"/>
          <w:sz w:val="26"/>
          <w:szCs w:val="26"/>
        </w:rPr>
        <w:t>Điện thoại:</w:t>
      </w:r>
      <w:r w:rsidRPr="00715205">
        <w:rPr>
          <w:rFonts w:eastAsia="Times New Roman"/>
          <w:color w:val="000000"/>
          <w:sz w:val="26"/>
          <w:szCs w:val="26"/>
        </w:rPr>
        <w:t xml:space="preserve"> (0299)3627</w:t>
      </w:r>
      <w:r w:rsidR="008B5D95">
        <w:rPr>
          <w:rFonts w:eastAsia="Times New Roman"/>
          <w:color w:val="000000"/>
          <w:sz w:val="26"/>
          <w:szCs w:val="26"/>
        </w:rPr>
        <w:t xml:space="preserve"> </w:t>
      </w:r>
      <w:r w:rsidRPr="00715205">
        <w:rPr>
          <w:rFonts w:eastAsia="Times New Roman"/>
          <w:color w:val="000000"/>
          <w:sz w:val="26"/>
          <w:szCs w:val="26"/>
        </w:rPr>
        <w:t>999  - 083 694 8383</w:t>
      </w:r>
    </w:p>
    <w:p w14:paraId="47353A61" w14:textId="35914565" w:rsidR="00575BD6" w:rsidRPr="00752369" w:rsidRDefault="006B443F" w:rsidP="006665AE">
      <w:pPr>
        <w:pStyle w:val="ListParagraph"/>
        <w:numPr>
          <w:ilvl w:val="0"/>
          <w:numId w:val="35"/>
        </w:numPr>
        <w:spacing w:before="60" w:line="276" w:lineRule="auto"/>
        <w:ind w:left="1134"/>
        <w:jc w:val="both"/>
        <w:rPr>
          <w:rFonts w:eastAsia="Times New Roman"/>
          <w:color w:val="000000"/>
          <w:sz w:val="26"/>
          <w:szCs w:val="26"/>
        </w:rPr>
      </w:pPr>
      <w:r w:rsidRPr="008B5D95">
        <w:rPr>
          <w:rFonts w:eastAsia="Times New Roman"/>
          <w:b/>
          <w:color w:val="000000"/>
          <w:sz w:val="26"/>
          <w:szCs w:val="26"/>
        </w:rPr>
        <w:t>Email:</w:t>
      </w:r>
      <w:r w:rsidRPr="00715205">
        <w:rPr>
          <w:rFonts w:eastAsia="Times New Roman"/>
          <w:color w:val="000000"/>
          <w:sz w:val="26"/>
          <w:szCs w:val="26"/>
        </w:rPr>
        <w:t xml:space="preserve"> </w:t>
      </w:r>
      <w:r w:rsidR="003C6244">
        <w:rPr>
          <w:rFonts w:eastAsia="Times New Roman"/>
          <w:sz w:val="26"/>
          <w:szCs w:val="26"/>
        </w:rPr>
        <w:t>pvcl@dothi5a.com</w:t>
      </w:r>
    </w:p>
    <w:p w14:paraId="77D72D4A" w14:textId="6542B127" w:rsidR="006106F6" w:rsidRDefault="006106F6" w:rsidP="006665AE">
      <w:pPr>
        <w:pStyle w:val="ListParagraph"/>
        <w:numPr>
          <w:ilvl w:val="0"/>
          <w:numId w:val="24"/>
        </w:numPr>
        <w:shd w:val="clear" w:color="auto" w:fill="FFFFFF"/>
        <w:spacing w:before="60" w:line="276" w:lineRule="auto"/>
        <w:jc w:val="both"/>
        <w:rPr>
          <w:rFonts w:eastAsia="Times New Roman"/>
          <w:b/>
          <w:color w:val="000000"/>
          <w:sz w:val="26"/>
          <w:szCs w:val="26"/>
        </w:rPr>
      </w:pPr>
      <w:r>
        <w:rPr>
          <w:rFonts w:eastAsia="Times New Roman"/>
          <w:b/>
          <w:color w:val="000000"/>
          <w:sz w:val="26"/>
          <w:szCs w:val="26"/>
        </w:rPr>
        <w:t xml:space="preserve">Địa chỉ nhận thông báo của </w:t>
      </w:r>
      <w:r w:rsidR="00746AD3">
        <w:rPr>
          <w:rFonts w:eastAsia="Times New Roman"/>
          <w:b/>
          <w:color w:val="000000"/>
          <w:sz w:val="26"/>
          <w:szCs w:val="26"/>
        </w:rPr>
        <w:t>Bên Mua</w:t>
      </w:r>
      <w:r>
        <w:rPr>
          <w:rFonts w:eastAsia="Times New Roman"/>
          <w:b/>
          <w:color w:val="000000"/>
          <w:sz w:val="26"/>
          <w:szCs w:val="26"/>
        </w:rPr>
        <w:t>:</w:t>
      </w:r>
    </w:p>
    <w:p w14:paraId="0B52DCB6" w14:textId="081EF174" w:rsidR="006665AE" w:rsidRPr="006665AE" w:rsidRDefault="006B443F" w:rsidP="006665AE">
      <w:pPr>
        <w:pStyle w:val="ListParagraph"/>
        <w:numPr>
          <w:ilvl w:val="0"/>
          <w:numId w:val="31"/>
        </w:numPr>
        <w:spacing w:before="80" w:line="276" w:lineRule="auto"/>
        <w:ind w:left="1170" w:right="-77"/>
        <w:rPr>
          <w:bCs/>
          <w:color w:val="EE0000"/>
          <w:sz w:val="26"/>
          <w:szCs w:val="26"/>
          <w:lang w:val="vi-VN"/>
        </w:rPr>
      </w:pPr>
      <w:r w:rsidRPr="006665AE">
        <w:rPr>
          <w:rFonts w:eastAsia="Times New Roman"/>
          <w:b/>
          <w:color w:val="000000"/>
          <w:sz w:val="26"/>
          <w:szCs w:val="26"/>
        </w:rPr>
        <w:t>Tên khách hàng:</w:t>
      </w:r>
      <w:r w:rsidR="006665AE">
        <w:rPr>
          <w:rFonts w:eastAsia="Times New Roman"/>
          <w:b/>
          <w:color w:val="000000"/>
          <w:sz w:val="26"/>
          <w:szCs w:val="26"/>
        </w:rPr>
        <w:t xml:space="preserve"> </w:t>
      </w:r>
      <w:r w:rsidR="006665AE" w:rsidRPr="006665AE">
        <w:rPr>
          <w:rFonts w:eastAsia="Times New Roman"/>
          <w:bCs/>
          <w:color w:val="EE0000"/>
          <w:sz w:val="26"/>
          <w:szCs w:val="26"/>
        </w:rPr>
        <w:t>Ông/Bà: …</w:t>
      </w:r>
    </w:p>
    <w:p w14:paraId="0D462F17" w14:textId="7123F0C3" w:rsidR="006B443F" w:rsidRPr="006665AE" w:rsidRDefault="006B443F" w:rsidP="006665AE">
      <w:pPr>
        <w:pStyle w:val="ListParagraph"/>
        <w:numPr>
          <w:ilvl w:val="0"/>
          <w:numId w:val="31"/>
        </w:numPr>
        <w:spacing w:before="80" w:line="276" w:lineRule="auto"/>
        <w:ind w:left="1170" w:right="-77"/>
        <w:rPr>
          <w:b/>
          <w:color w:val="FF0000"/>
          <w:sz w:val="26"/>
          <w:szCs w:val="26"/>
          <w:lang w:val="vi-VN"/>
        </w:rPr>
      </w:pPr>
      <w:r w:rsidRPr="006665AE">
        <w:rPr>
          <w:rFonts w:eastAsia="Times New Roman"/>
          <w:b/>
          <w:color w:val="000000"/>
          <w:sz w:val="26"/>
          <w:szCs w:val="26"/>
          <w:lang w:val="vi-VN"/>
        </w:rPr>
        <w:t xml:space="preserve">Địa chỉ liên hệ </w:t>
      </w:r>
      <w:r w:rsidRPr="006665AE">
        <w:rPr>
          <w:rFonts w:eastAsia="Times New Roman"/>
          <w:color w:val="000000"/>
          <w:sz w:val="26"/>
          <w:szCs w:val="26"/>
          <w:lang w:val="vi-VN"/>
        </w:rPr>
        <w:t>(nhận thư):</w:t>
      </w:r>
      <w:r w:rsidR="00B45029" w:rsidRPr="006665AE">
        <w:rPr>
          <w:rFonts w:eastAsia="Times New Roman"/>
          <w:b/>
          <w:color w:val="000000"/>
          <w:sz w:val="26"/>
          <w:szCs w:val="26"/>
          <w:lang w:val="vi-VN"/>
        </w:rPr>
        <w:t xml:space="preserve"> </w:t>
      </w:r>
      <w:r w:rsidR="006665AE">
        <w:rPr>
          <w:b/>
          <w:color w:val="FF0000"/>
          <w:sz w:val="26"/>
          <w:szCs w:val="26"/>
          <w:lang w:val="vi-VN"/>
        </w:rPr>
        <w:t>…</w:t>
      </w:r>
    </w:p>
    <w:p w14:paraId="3623422C" w14:textId="5D92B6ED" w:rsidR="00A94BFA" w:rsidRPr="001564F0" w:rsidRDefault="006B443F" w:rsidP="006665AE">
      <w:pPr>
        <w:pStyle w:val="ListParagraph"/>
        <w:numPr>
          <w:ilvl w:val="0"/>
          <w:numId w:val="31"/>
        </w:numPr>
        <w:tabs>
          <w:tab w:val="left" w:pos="630"/>
          <w:tab w:val="left" w:pos="810"/>
        </w:tabs>
        <w:spacing w:before="80" w:line="276" w:lineRule="auto"/>
        <w:ind w:left="1170" w:right="-77"/>
        <w:rPr>
          <w:color w:val="FF0000"/>
          <w:sz w:val="26"/>
          <w:szCs w:val="26"/>
          <w:lang w:val="vi-VN"/>
        </w:rPr>
      </w:pPr>
      <w:r w:rsidRPr="00A94BFA">
        <w:rPr>
          <w:rFonts w:eastAsia="Times New Roman"/>
          <w:color w:val="000000"/>
          <w:sz w:val="26"/>
          <w:szCs w:val="26"/>
        </w:rPr>
        <w:t>Điện thoại liên hệ:</w:t>
      </w:r>
      <w:r w:rsidR="00B45029" w:rsidRPr="00A94BFA">
        <w:rPr>
          <w:rFonts w:eastAsia="Times New Roman"/>
          <w:color w:val="000000"/>
          <w:sz w:val="26"/>
          <w:szCs w:val="26"/>
        </w:rPr>
        <w:t xml:space="preserve"> </w:t>
      </w:r>
      <w:r w:rsidR="006665AE">
        <w:rPr>
          <w:b/>
          <w:color w:val="FF0000"/>
          <w:sz w:val="26"/>
          <w:szCs w:val="26"/>
        </w:rPr>
        <w:t>…</w:t>
      </w:r>
    </w:p>
    <w:p w14:paraId="3260699A" w14:textId="7F713C4D" w:rsidR="003B14AD" w:rsidRPr="00561534" w:rsidRDefault="003B14AD" w:rsidP="006665AE">
      <w:pPr>
        <w:pStyle w:val="ListParagraph"/>
        <w:numPr>
          <w:ilvl w:val="0"/>
          <w:numId w:val="23"/>
        </w:numPr>
        <w:shd w:val="clear" w:color="auto" w:fill="FFFFFF"/>
        <w:spacing w:before="60" w:line="276" w:lineRule="auto"/>
        <w:ind w:left="90" w:hanging="90"/>
        <w:jc w:val="both"/>
        <w:rPr>
          <w:rFonts w:eastAsia="Times New Roman"/>
          <w:color w:val="000000"/>
          <w:sz w:val="26"/>
          <w:szCs w:val="26"/>
          <w:lang w:val="vi-VN"/>
        </w:rPr>
      </w:pPr>
      <w:r w:rsidRPr="00561534">
        <w:rPr>
          <w:rFonts w:eastAsia="Times New Roman"/>
          <w:color w:val="000000"/>
          <w:sz w:val="26"/>
          <w:szCs w:val="26"/>
          <w:lang w:val="vi-VN"/>
        </w:rPr>
        <w:t>Hình thức thông báo giữa các bên </w:t>
      </w:r>
      <w:r w:rsidR="006B443F" w:rsidRPr="00561534">
        <w:rPr>
          <w:rFonts w:eastAsia="Times New Roman"/>
          <w:color w:val="000000"/>
          <w:sz w:val="26"/>
          <w:szCs w:val="26"/>
          <w:lang w:val="vi-VN"/>
        </w:rPr>
        <w:t xml:space="preserve">bao gồm: </w:t>
      </w:r>
      <w:r w:rsidRPr="00561534">
        <w:rPr>
          <w:rFonts w:eastAsia="Times New Roman"/>
          <w:color w:val="000000"/>
          <w:sz w:val="26"/>
          <w:szCs w:val="26"/>
          <w:lang w:val="vi-VN"/>
        </w:rPr>
        <w:t>thông qua thư</w:t>
      </w:r>
      <w:r w:rsidR="00715205" w:rsidRPr="00A94BFA">
        <w:rPr>
          <w:rFonts w:eastAsia="Times New Roman"/>
          <w:color w:val="000000"/>
          <w:sz w:val="26"/>
          <w:szCs w:val="26"/>
          <w:lang w:val="vi-VN"/>
        </w:rPr>
        <w:t xml:space="preserve"> đường bưu điện</w:t>
      </w:r>
      <w:r w:rsidRPr="00561534">
        <w:rPr>
          <w:rFonts w:eastAsia="Times New Roman"/>
          <w:color w:val="000000"/>
          <w:sz w:val="26"/>
          <w:szCs w:val="26"/>
          <w:lang w:val="vi-VN"/>
        </w:rPr>
        <w:t xml:space="preserve">, điện tín, </w:t>
      </w:r>
      <w:r w:rsidR="00715205" w:rsidRPr="00A94BFA">
        <w:rPr>
          <w:rFonts w:eastAsia="Times New Roman"/>
          <w:color w:val="000000"/>
          <w:sz w:val="26"/>
          <w:szCs w:val="26"/>
          <w:lang w:val="vi-VN"/>
        </w:rPr>
        <w:t xml:space="preserve">email, gửi file qua zalo, </w:t>
      </w:r>
      <w:r w:rsidRPr="00561534">
        <w:rPr>
          <w:rFonts w:eastAsia="Times New Roman"/>
          <w:color w:val="000000"/>
          <w:sz w:val="26"/>
          <w:szCs w:val="26"/>
          <w:lang w:val="vi-VN"/>
        </w:rPr>
        <w:t>giao trực tiếp</w:t>
      </w:r>
      <w:r w:rsidR="00715205" w:rsidRPr="00A94BFA">
        <w:rPr>
          <w:rFonts w:eastAsia="Times New Roman"/>
          <w:color w:val="000000"/>
          <w:sz w:val="26"/>
          <w:szCs w:val="26"/>
          <w:lang w:val="vi-VN"/>
        </w:rPr>
        <w:t>....</w:t>
      </w:r>
    </w:p>
    <w:p w14:paraId="37C00167" w14:textId="530C1EEC" w:rsidR="003B14AD" w:rsidRPr="00561534" w:rsidRDefault="00F52996" w:rsidP="006665AE">
      <w:pPr>
        <w:pStyle w:val="ListParagraph"/>
        <w:numPr>
          <w:ilvl w:val="0"/>
          <w:numId w:val="23"/>
        </w:numPr>
        <w:shd w:val="clear" w:color="auto" w:fill="FFFFFF"/>
        <w:spacing w:before="60" w:line="276" w:lineRule="auto"/>
        <w:ind w:left="567" w:hanging="567"/>
        <w:jc w:val="both"/>
        <w:rPr>
          <w:rFonts w:eastAsia="Times New Roman"/>
          <w:color w:val="000000"/>
          <w:sz w:val="26"/>
          <w:szCs w:val="26"/>
          <w:lang w:val="vi-VN"/>
        </w:rPr>
      </w:pPr>
      <w:r w:rsidRPr="00561534">
        <w:rPr>
          <w:rFonts w:eastAsia="Times New Roman"/>
          <w:color w:val="000000"/>
          <w:sz w:val="26"/>
          <w:szCs w:val="26"/>
          <w:lang w:val="vi-VN"/>
        </w:rPr>
        <w:t xml:space="preserve">  </w:t>
      </w:r>
      <w:r w:rsidR="003B14AD" w:rsidRPr="00561534">
        <w:rPr>
          <w:rFonts w:eastAsia="Times New Roman"/>
          <w:color w:val="000000"/>
          <w:sz w:val="26"/>
          <w:szCs w:val="26"/>
          <w:lang w:val="vi-VN"/>
        </w:rPr>
        <w:t xml:space="preserve">Bên nhận thông </w:t>
      </w:r>
      <w:commentRangeStart w:id="39"/>
      <w:r w:rsidR="003B14AD" w:rsidRPr="00561534">
        <w:rPr>
          <w:rFonts w:eastAsia="Times New Roman"/>
          <w:color w:val="000000"/>
          <w:sz w:val="26"/>
          <w:szCs w:val="26"/>
          <w:lang w:val="vi-VN"/>
        </w:rPr>
        <w:t>báo</w:t>
      </w:r>
      <w:commentRangeEnd w:id="39"/>
      <w:r w:rsidR="00715205" w:rsidRPr="00561534">
        <w:rPr>
          <w:rStyle w:val="CommentReference"/>
          <w:rFonts w:eastAsia="Times New Roman"/>
          <w:color w:val="000000"/>
          <w:sz w:val="26"/>
          <w:szCs w:val="26"/>
          <w:lang w:val="vi-VN"/>
        </w:rPr>
        <w:commentReference w:id="39"/>
      </w:r>
      <w:r w:rsidR="008E1EFF" w:rsidRPr="00561534">
        <w:rPr>
          <w:rFonts w:eastAsia="Times New Roman"/>
          <w:color w:val="000000"/>
          <w:sz w:val="26"/>
          <w:szCs w:val="26"/>
          <w:lang w:val="vi-VN"/>
        </w:rPr>
        <w:t xml:space="preserve">: </w:t>
      </w:r>
      <w:r w:rsidR="00AF0939" w:rsidRPr="00561534">
        <w:rPr>
          <w:rFonts w:eastAsia="Times New Roman"/>
          <w:color w:val="FF0000"/>
          <w:sz w:val="26"/>
          <w:szCs w:val="26"/>
          <w:lang w:val="vi-VN"/>
        </w:rPr>
        <w:t>Ông</w:t>
      </w:r>
      <w:r w:rsidR="006665AE" w:rsidRPr="006665AE">
        <w:rPr>
          <w:rFonts w:eastAsia="Times New Roman"/>
          <w:color w:val="FF0000"/>
          <w:sz w:val="26"/>
          <w:szCs w:val="26"/>
          <w:lang w:val="vi-VN"/>
        </w:rPr>
        <w:t>/Bà</w:t>
      </w:r>
      <w:r w:rsidR="008E1EFF" w:rsidRPr="00561534">
        <w:rPr>
          <w:rFonts w:eastAsia="Times New Roman"/>
          <w:color w:val="FF0000"/>
          <w:sz w:val="26"/>
          <w:szCs w:val="26"/>
          <w:lang w:val="vi-VN"/>
        </w:rPr>
        <w:t>:</w:t>
      </w:r>
      <w:r w:rsidR="008E1EFF" w:rsidRPr="00561534">
        <w:rPr>
          <w:rFonts w:eastAsia="Times New Roman"/>
          <w:b/>
          <w:color w:val="FF0000"/>
          <w:sz w:val="26"/>
          <w:szCs w:val="26"/>
          <w:lang w:val="vi-VN"/>
        </w:rPr>
        <w:t xml:space="preserve"> </w:t>
      </w:r>
      <w:r w:rsidR="006665AE">
        <w:rPr>
          <w:rFonts w:eastAsia="Times New Roman"/>
          <w:b/>
          <w:color w:val="FF0000"/>
          <w:sz w:val="26"/>
          <w:szCs w:val="26"/>
          <w:lang w:val="vi-VN"/>
        </w:rPr>
        <w:t>…</w:t>
      </w:r>
    </w:p>
    <w:p w14:paraId="5C0298B2" w14:textId="77777777" w:rsidR="003B14AD" w:rsidRPr="00561534" w:rsidRDefault="003B14AD" w:rsidP="006665AE">
      <w:pPr>
        <w:pStyle w:val="ListParagraph"/>
        <w:numPr>
          <w:ilvl w:val="0"/>
          <w:numId w:val="23"/>
        </w:numPr>
        <w:shd w:val="clear" w:color="auto" w:fill="FFFFFF"/>
        <w:spacing w:before="60" w:line="276" w:lineRule="auto"/>
        <w:ind w:left="90" w:hanging="90"/>
        <w:jc w:val="both"/>
        <w:rPr>
          <w:rFonts w:eastAsia="Times New Roman"/>
          <w:color w:val="000000"/>
          <w:sz w:val="26"/>
          <w:szCs w:val="26"/>
          <w:lang w:val="vi-VN"/>
        </w:rPr>
      </w:pPr>
      <w:r w:rsidRPr="00561534">
        <w:rPr>
          <w:rFonts w:eastAsia="Times New Roman"/>
          <w:color w:val="000000"/>
          <w:sz w:val="26"/>
          <w:szCs w:val="26"/>
          <w:lang w:val="vi-VN"/>
        </w:rPr>
        <w:t>Bất kỳ thông báo, yêu cầu, thông tin, khiếu nại phát sinh liên quan đến hợp đồng này phải được lập thành văn bản. Hai bên thống nhất rằng, các thông báo, yêu cầu, khiếu nại được coi là đã nhận nếu gửi đến đúng địa chỉ, đúng tên người nhận thông báo, đúng hình thức thông báo theo thỏa thuận tại khoản 1, khoản 2 và khoản 3 Điều này và trong thời gian như sau:</w:t>
      </w:r>
    </w:p>
    <w:p w14:paraId="6AA8BB0E" w14:textId="77777777" w:rsidR="003B14AD" w:rsidRPr="00561534" w:rsidRDefault="003B14AD" w:rsidP="006665AE">
      <w:pPr>
        <w:shd w:val="clear" w:color="auto" w:fill="FFFFFF"/>
        <w:spacing w:before="60" w:line="276" w:lineRule="auto"/>
        <w:ind w:left="567"/>
        <w:jc w:val="both"/>
        <w:rPr>
          <w:rFonts w:eastAsia="Times New Roman"/>
          <w:color w:val="000000"/>
          <w:spacing w:val="-4"/>
          <w:sz w:val="26"/>
          <w:szCs w:val="26"/>
          <w:lang w:val="vi-VN"/>
        </w:rPr>
      </w:pPr>
      <w:r w:rsidRPr="00561534">
        <w:rPr>
          <w:rFonts w:eastAsia="Times New Roman"/>
          <w:color w:val="000000"/>
          <w:spacing w:val="-4"/>
          <w:sz w:val="26"/>
          <w:szCs w:val="26"/>
          <w:lang w:val="vi-VN"/>
        </w:rPr>
        <w:t>a) Vào ngày gửi trong trường hợp thư giao tận tay và có chữ ký của người nhận thông báo;</w:t>
      </w:r>
    </w:p>
    <w:p w14:paraId="661CF27B" w14:textId="77777777" w:rsidR="003B14AD" w:rsidRPr="00561534" w:rsidRDefault="003B14AD" w:rsidP="006665AE">
      <w:pPr>
        <w:shd w:val="clear" w:color="auto" w:fill="FFFFFF"/>
        <w:spacing w:before="60" w:line="276" w:lineRule="auto"/>
        <w:ind w:left="90" w:firstLine="450"/>
        <w:jc w:val="both"/>
        <w:rPr>
          <w:rFonts w:eastAsia="Times New Roman"/>
          <w:color w:val="000000"/>
          <w:sz w:val="26"/>
          <w:szCs w:val="26"/>
          <w:lang w:val="vi-VN"/>
        </w:rPr>
      </w:pPr>
      <w:r w:rsidRPr="00561534">
        <w:rPr>
          <w:rFonts w:eastAsia="Times New Roman"/>
          <w:color w:val="000000"/>
          <w:sz w:val="26"/>
          <w:szCs w:val="26"/>
          <w:lang w:val="vi-VN"/>
        </w:rPr>
        <w:t>b) Vào ngày bên gửi nhận được thông báo chuyển fax</w:t>
      </w:r>
      <w:r w:rsidR="006B0F6D" w:rsidRPr="00561534">
        <w:rPr>
          <w:rFonts w:eastAsia="Times New Roman"/>
          <w:color w:val="000000"/>
          <w:sz w:val="26"/>
          <w:szCs w:val="26"/>
          <w:lang w:val="vi-VN"/>
        </w:rPr>
        <w:t>/email</w:t>
      </w:r>
      <w:r w:rsidRPr="00561534">
        <w:rPr>
          <w:rFonts w:eastAsia="Times New Roman"/>
          <w:color w:val="000000"/>
          <w:sz w:val="26"/>
          <w:szCs w:val="26"/>
          <w:lang w:val="vi-VN"/>
        </w:rPr>
        <w:t xml:space="preserve"> thành công trong trường hợp gửi thông báo bằng fax</w:t>
      </w:r>
      <w:r w:rsidR="006B0F6D" w:rsidRPr="00561534">
        <w:rPr>
          <w:rFonts w:eastAsia="Times New Roman"/>
          <w:color w:val="000000"/>
          <w:sz w:val="26"/>
          <w:szCs w:val="26"/>
          <w:lang w:val="vi-VN"/>
        </w:rPr>
        <w:t>/email</w:t>
      </w:r>
      <w:r w:rsidRPr="00561534">
        <w:rPr>
          <w:rFonts w:eastAsia="Times New Roman"/>
          <w:color w:val="000000"/>
          <w:sz w:val="26"/>
          <w:szCs w:val="26"/>
          <w:lang w:val="vi-VN"/>
        </w:rPr>
        <w:t>;</w:t>
      </w:r>
    </w:p>
    <w:p w14:paraId="7F8F562F" w14:textId="77777777" w:rsidR="003B14AD" w:rsidRPr="00561534" w:rsidRDefault="003B14AD" w:rsidP="006665AE">
      <w:pPr>
        <w:shd w:val="clear" w:color="auto" w:fill="FFFFFF"/>
        <w:spacing w:before="60" w:line="276" w:lineRule="auto"/>
        <w:ind w:left="90" w:firstLine="450"/>
        <w:jc w:val="both"/>
        <w:rPr>
          <w:rFonts w:eastAsia="Times New Roman"/>
          <w:sz w:val="26"/>
          <w:szCs w:val="26"/>
          <w:lang w:val="vi-VN"/>
        </w:rPr>
      </w:pPr>
      <w:r w:rsidRPr="00561534">
        <w:rPr>
          <w:rFonts w:eastAsia="Times New Roman"/>
          <w:color w:val="000000"/>
          <w:sz w:val="26"/>
          <w:szCs w:val="26"/>
          <w:lang w:val="vi-VN"/>
        </w:rPr>
        <w:t xml:space="preserve">c) Vào </w:t>
      </w:r>
      <w:r w:rsidRPr="00561534">
        <w:rPr>
          <w:rFonts w:eastAsia="Times New Roman"/>
          <w:sz w:val="26"/>
          <w:szCs w:val="26"/>
          <w:lang w:val="vi-VN"/>
        </w:rPr>
        <w:t xml:space="preserve">ngày </w:t>
      </w:r>
      <w:r w:rsidR="00715205" w:rsidRPr="009F2D54">
        <w:rPr>
          <w:rFonts w:eastAsia="Times New Roman"/>
          <w:sz w:val="26"/>
          <w:szCs w:val="26"/>
          <w:lang w:val="vi-VN"/>
        </w:rPr>
        <w:t xml:space="preserve">thứ </w:t>
      </w:r>
      <w:commentRangeStart w:id="40"/>
      <w:r w:rsidR="00715205" w:rsidRPr="009F2D54">
        <w:rPr>
          <w:rFonts w:eastAsia="Times New Roman"/>
          <w:sz w:val="26"/>
          <w:szCs w:val="26"/>
          <w:lang w:val="vi-VN"/>
        </w:rPr>
        <w:t>07</w:t>
      </w:r>
      <w:commentRangeEnd w:id="40"/>
      <w:r w:rsidR="00715205" w:rsidRPr="009F2D54">
        <w:rPr>
          <w:rStyle w:val="CommentReference"/>
          <w:rFonts w:eastAsia="Times New Roman"/>
          <w:sz w:val="26"/>
          <w:szCs w:val="26"/>
          <w:lang w:val="vi-VN"/>
        </w:rPr>
        <w:commentReference w:id="40"/>
      </w:r>
      <w:r w:rsidR="00715205" w:rsidRPr="009F2D54">
        <w:rPr>
          <w:rFonts w:eastAsia="Times New Roman"/>
          <w:sz w:val="26"/>
          <w:szCs w:val="26"/>
          <w:lang w:val="vi-VN"/>
        </w:rPr>
        <w:t xml:space="preserve"> (bảy)</w:t>
      </w:r>
      <w:r w:rsidRPr="00561534">
        <w:rPr>
          <w:rFonts w:eastAsia="Times New Roman"/>
          <w:sz w:val="26"/>
          <w:szCs w:val="26"/>
          <w:lang w:val="vi-VN"/>
        </w:rPr>
        <w:t xml:space="preserve"> kể từ ngày đóng dấu bưu điện trong trường hợp gửi thông báo bằng thư chuyển phát nhanh</w:t>
      </w:r>
      <w:r w:rsidR="00715205" w:rsidRPr="009F2D54">
        <w:rPr>
          <w:rFonts w:eastAsia="Times New Roman"/>
          <w:sz w:val="26"/>
          <w:szCs w:val="26"/>
          <w:lang w:val="vi-VN"/>
        </w:rPr>
        <w:t xml:space="preserve"> </w:t>
      </w:r>
      <w:commentRangeStart w:id="41"/>
      <w:r w:rsidR="00715205" w:rsidRPr="009F2D54">
        <w:rPr>
          <w:rFonts w:eastAsia="Times New Roman"/>
          <w:sz w:val="26"/>
          <w:szCs w:val="26"/>
          <w:lang w:val="vi-VN"/>
        </w:rPr>
        <w:t>bằng</w:t>
      </w:r>
      <w:commentRangeEnd w:id="41"/>
      <w:r w:rsidR="00715205" w:rsidRPr="009F2D54">
        <w:rPr>
          <w:rStyle w:val="CommentReference"/>
          <w:rFonts w:eastAsia="Times New Roman"/>
          <w:sz w:val="26"/>
          <w:szCs w:val="26"/>
          <w:lang w:val="vi-VN"/>
        </w:rPr>
        <w:commentReference w:id="41"/>
      </w:r>
      <w:r w:rsidR="00715205" w:rsidRPr="009F2D54">
        <w:rPr>
          <w:rFonts w:eastAsia="Times New Roman"/>
          <w:sz w:val="26"/>
          <w:szCs w:val="26"/>
          <w:lang w:val="vi-VN"/>
        </w:rPr>
        <w:t xml:space="preserve"> hình thức đảm bảo</w:t>
      </w:r>
      <w:r w:rsidRPr="00561534">
        <w:rPr>
          <w:rFonts w:eastAsia="Times New Roman"/>
          <w:sz w:val="26"/>
          <w:szCs w:val="26"/>
          <w:lang w:val="vi-VN"/>
        </w:rPr>
        <w:t>;</w:t>
      </w:r>
    </w:p>
    <w:p w14:paraId="38EA52CB" w14:textId="77777777" w:rsidR="003B14AD" w:rsidRPr="00561534" w:rsidRDefault="003B14AD" w:rsidP="006665AE">
      <w:pPr>
        <w:shd w:val="clear" w:color="auto" w:fill="FFFFFF"/>
        <w:spacing w:before="60" w:line="276" w:lineRule="auto"/>
        <w:ind w:left="567"/>
        <w:jc w:val="both"/>
        <w:rPr>
          <w:rFonts w:eastAsia="Times New Roman"/>
          <w:color w:val="000000"/>
          <w:sz w:val="26"/>
          <w:szCs w:val="26"/>
          <w:lang w:val="vi-VN"/>
        </w:rPr>
      </w:pPr>
      <w:r w:rsidRPr="00561534">
        <w:rPr>
          <w:rFonts w:eastAsia="Times New Roman"/>
          <w:color w:val="000000"/>
          <w:sz w:val="26"/>
          <w:szCs w:val="26"/>
          <w:lang w:val="vi-VN"/>
        </w:rPr>
        <w:t xml:space="preserve">d) Các thỏa thuận khác do các bên thỏa thuận </w:t>
      </w:r>
      <w:r w:rsidR="006B0F6D" w:rsidRPr="00561534">
        <w:rPr>
          <w:rFonts w:eastAsia="Times New Roman"/>
          <w:color w:val="000000"/>
          <w:sz w:val="26"/>
          <w:szCs w:val="26"/>
          <w:lang w:val="vi-VN"/>
        </w:rPr>
        <w:t>bằng phụ lục hợp đồng nếu có phát sinh.</w:t>
      </w:r>
    </w:p>
    <w:p w14:paraId="10770A32" w14:textId="435069EB" w:rsidR="003B14AD" w:rsidRPr="00561534" w:rsidRDefault="003B14AD" w:rsidP="006665AE">
      <w:pPr>
        <w:pStyle w:val="ListParagraph"/>
        <w:numPr>
          <w:ilvl w:val="0"/>
          <w:numId w:val="23"/>
        </w:numPr>
        <w:shd w:val="clear" w:color="auto" w:fill="FFFFFF"/>
        <w:spacing w:before="60" w:line="276" w:lineRule="auto"/>
        <w:ind w:left="90" w:hanging="90"/>
        <w:jc w:val="both"/>
        <w:rPr>
          <w:rFonts w:eastAsia="Times New Roman"/>
          <w:color w:val="000000"/>
          <w:sz w:val="26"/>
          <w:szCs w:val="26"/>
          <w:lang w:val="vi-VN"/>
        </w:rPr>
      </w:pPr>
      <w:r w:rsidRPr="00561534">
        <w:rPr>
          <w:rFonts w:eastAsia="Times New Roman"/>
          <w:color w:val="000000"/>
          <w:sz w:val="26"/>
          <w:szCs w:val="26"/>
          <w:lang w:val="vi-VN"/>
        </w:rPr>
        <w:t xml:space="preserve">Các bên phải thông báo bằng văn bản cho nhau biết nếu có đề nghị thay đổi </w:t>
      </w:r>
      <w:r w:rsidRPr="00561534">
        <w:rPr>
          <w:rFonts w:eastAsia="Times New Roman"/>
          <w:i/>
          <w:color w:val="000000"/>
          <w:sz w:val="26"/>
          <w:szCs w:val="26"/>
          <w:lang w:val="vi-VN"/>
        </w:rPr>
        <w:t>về địa chỉ, hình thức và tên người nhận thông báo</w:t>
      </w:r>
      <w:r w:rsidRPr="00561534">
        <w:rPr>
          <w:rFonts w:eastAsia="Times New Roman"/>
          <w:color w:val="000000"/>
          <w:sz w:val="26"/>
          <w:szCs w:val="26"/>
          <w:lang w:val="vi-VN"/>
        </w:rPr>
        <w:t>; nếu khi đã có thay đổi về </w:t>
      </w:r>
      <w:r w:rsidRPr="00561534">
        <w:rPr>
          <w:rFonts w:eastAsia="Times New Roman"/>
          <w:i/>
          <w:color w:val="000000"/>
          <w:sz w:val="26"/>
          <w:szCs w:val="26"/>
          <w:lang w:val="vi-VN"/>
        </w:rPr>
        <w:t>(địa chỉ, hình thức, tên người nhận thông báo do các bên thỏa thuận ….)</w:t>
      </w:r>
      <w:r w:rsidRPr="00561534">
        <w:rPr>
          <w:rFonts w:eastAsia="Times New Roman"/>
          <w:color w:val="000000"/>
          <w:sz w:val="26"/>
          <w:szCs w:val="26"/>
          <w:lang w:val="vi-VN"/>
        </w:rPr>
        <w:t> mà bên có thay đổi không thông báo lại cho bên kia biết thì bên gửi thông báo không chịu trách nhiệm về việc bên có thay đổi không nhận được các văn bản thông báo.</w:t>
      </w:r>
    </w:p>
    <w:p w14:paraId="41CEC87A" w14:textId="74A1F307" w:rsidR="003B14AD" w:rsidRPr="006B0F6D" w:rsidRDefault="00453D91" w:rsidP="006665AE">
      <w:pPr>
        <w:shd w:val="clear" w:color="auto" w:fill="FFFFFF"/>
        <w:spacing w:before="60" w:line="276" w:lineRule="auto"/>
        <w:jc w:val="both"/>
        <w:rPr>
          <w:b/>
          <w:sz w:val="26"/>
          <w:szCs w:val="24"/>
          <w:lang w:val="nb-NO"/>
        </w:rPr>
      </w:pPr>
      <w:r>
        <w:rPr>
          <w:b/>
          <w:sz w:val="26"/>
          <w:szCs w:val="24"/>
          <w:lang w:val="nb-NO"/>
        </w:rPr>
        <w:t>ĐIỀU 16. CÁC THỎA THUẬN KHÁC</w:t>
      </w:r>
    </w:p>
    <w:p w14:paraId="34EDBF85"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Hai bên cam kết thực hiện nghiêm chỉnh các điều khoản, điều kiện của Hợp đồng. Mọi sửa đổi, bổ sung, hủy bỏ hay thanh lý Hợp đồng này chỉ có giá trị khi được lập thành văn bản và được hai Bên đồng ý ký tên mới có giá trị pháp lý. Tất cả các Phụ lục đính kèm hoặc văn bản bổ sung, sửa đổi Hợp đồng được được ký kết hợp lệ đều sẽ là phần không thể tách rời của Hợp đồng, có giá trị pháp lý và hiệu lực thi hành;</w:t>
      </w:r>
    </w:p>
    <w:p w14:paraId="1FD92AEF"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lastRenderedPageBreak/>
        <w:t>Hợp đồng này được mặc nhiên chấm dứt, không còn giá trị thực hiện khi Bên B đã hoàn tất nghĩa vụ thanh toán, được nhận nhà ở và nhận giấy chủ quyền;</w:t>
      </w:r>
    </w:p>
    <w:p w14:paraId="6950CF97"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Không có điều khoản nào trong Hợp đồng này được xem là bị khước từ, trừ khi việc khước từ đó được lập thành văn bản và được Các Bên ký.</w:t>
      </w:r>
    </w:p>
    <w:p w14:paraId="5C38B99B"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Các điều khoản khác của Hợp đồng này sẽ không bị ảnh hưởng bởi việc tuyên bố vô hiệu đó và giữ nguyên hiệu lực vẫn ràng buộc các Bên;</w:t>
      </w:r>
    </w:p>
    <w:p w14:paraId="073562C7" w14:textId="77777777" w:rsidR="00776BEB" w:rsidRPr="00561534" w:rsidRDefault="00776BEB" w:rsidP="006665AE">
      <w:pPr>
        <w:pStyle w:val="ListParagraph"/>
        <w:numPr>
          <w:ilvl w:val="0"/>
          <w:numId w:val="25"/>
        </w:numPr>
        <w:shd w:val="clear" w:color="auto" w:fill="FFFFFF"/>
        <w:spacing w:before="60" w:line="276" w:lineRule="auto"/>
        <w:ind w:left="90" w:hanging="90"/>
        <w:jc w:val="both"/>
        <w:rPr>
          <w:rFonts w:eastAsia="Times New Roman"/>
          <w:color w:val="000000"/>
          <w:sz w:val="26"/>
          <w:szCs w:val="26"/>
          <w:lang w:val="nb-NO"/>
        </w:rPr>
      </w:pPr>
      <w:r w:rsidRPr="00561534">
        <w:rPr>
          <w:rFonts w:eastAsia="Times New Roman"/>
          <w:color w:val="000000"/>
          <w:sz w:val="26"/>
          <w:szCs w:val="26"/>
          <w:lang w:val="nb-NO"/>
        </w:rPr>
        <w:t>Các Bên sẽ thảo luận, thỏa thuận và thay thế điều khoản vô hiệu đó bằng điều khoản mới có hiệu lực theo pháp luật Việt Nam và phù hợp để các lợi ích và quyền lợi của Các Bên theo Hợp đồng này được đảm bảo.</w:t>
      </w:r>
    </w:p>
    <w:p w14:paraId="261B1C40" w14:textId="767DD104" w:rsidR="003B14AD" w:rsidRPr="006B0F6D" w:rsidRDefault="00453D91" w:rsidP="006665AE">
      <w:pPr>
        <w:shd w:val="clear" w:color="auto" w:fill="FFFFFF"/>
        <w:spacing w:before="60" w:line="276" w:lineRule="auto"/>
        <w:jc w:val="both"/>
        <w:rPr>
          <w:b/>
          <w:sz w:val="26"/>
          <w:szCs w:val="24"/>
          <w:lang w:val="nb-NO"/>
        </w:rPr>
      </w:pPr>
      <w:r>
        <w:rPr>
          <w:b/>
          <w:sz w:val="26"/>
          <w:szCs w:val="24"/>
          <w:lang w:val="nb-NO"/>
        </w:rPr>
        <w:t>ĐIỀU 17. GIẢI QUYẾT TRANH CHẤP</w:t>
      </w:r>
    </w:p>
    <w:p w14:paraId="5BA6EF37" w14:textId="50502A0F" w:rsidR="00A24E43" w:rsidRPr="00561534" w:rsidRDefault="00776BEB" w:rsidP="006665AE">
      <w:pPr>
        <w:pStyle w:val="ListParagraph"/>
        <w:shd w:val="clear" w:color="auto" w:fill="FFFFFF"/>
        <w:spacing w:before="60" w:line="276" w:lineRule="auto"/>
        <w:ind w:left="0" w:firstLine="426"/>
        <w:jc w:val="both"/>
        <w:rPr>
          <w:rFonts w:eastAsia="Times New Roman"/>
          <w:color w:val="000000"/>
          <w:spacing w:val="-8"/>
          <w:sz w:val="26"/>
          <w:szCs w:val="26"/>
          <w:lang w:val="nb-NO"/>
        </w:rPr>
      </w:pPr>
      <w:r w:rsidRPr="00561534">
        <w:rPr>
          <w:rFonts w:eastAsia="Times New Roman"/>
          <w:color w:val="000000"/>
          <w:sz w:val="26"/>
          <w:szCs w:val="26"/>
          <w:lang w:val="nb-NO"/>
        </w:rPr>
        <w:t xml:space="preserve">Mọi tranh chấp giữa các bên trong quá trình thực hiện hợp đồng trước hết sẽ được thương lượng giải quyết trên tinh thần hợp tác cùng có lợi. Trong trường hợp không tự giải quyết bằng thương lượng, thì một trong hai bên có thể đưa tranh chấp ra Tòa án có thẩm quyền tại tỉnh Sóc Trăng để giải quyết. Quyết định của Toà án là </w:t>
      </w:r>
      <w:r w:rsidRPr="00561534">
        <w:rPr>
          <w:rFonts w:eastAsia="Times New Roman"/>
          <w:color w:val="000000"/>
          <w:spacing w:val="-4"/>
          <w:sz w:val="26"/>
          <w:szCs w:val="26"/>
          <w:lang w:val="nb-NO"/>
        </w:rPr>
        <w:t>quyết định cuối cùng mà hai Bên phải chấp hành, mọi phí tổn sẽ do Bên có lỗi chịu;</w:t>
      </w:r>
      <w:r w:rsidR="00E05AF9" w:rsidRPr="00561534">
        <w:rPr>
          <w:rFonts w:eastAsia="Times New Roman"/>
          <w:color w:val="000000"/>
          <w:spacing w:val="-8"/>
          <w:sz w:val="26"/>
          <w:szCs w:val="26"/>
          <w:lang w:val="nb-NO"/>
        </w:rPr>
        <w:t xml:space="preserve">    </w:t>
      </w:r>
    </w:p>
    <w:p w14:paraId="15A27EB1" w14:textId="6426086D" w:rsidR="003B14AD" w:rsidRPr="006B0F6D" w:rsidRDefault="00453D91" w:rsidP="006665AE">
      <w:pPr>
        <w:shd w:val="clear" w:color="auto" w:fill="FFFFFF"/>
        <w:spacing w:before="60" w:line="276" w:lineRule="auto"/>
        <w:jc w:val="both"/>
        <w:rPr>
          <w:b/>
          <w:sz w:val="26"/>
          <w:szCs w:val="24"/>
          <w:lang w:val="nb-NO"/>
        </w:rPr>
      </w:pPr>
      <w:r>
        <w:rPr>
          <w:b/>
          <w:sz w:val="26"/>
          <w:szCs w:val="24"/>
          <w:lang w:val="nb-NO"/>
        </w:rPr>
        <w:t>ĐIỀU</w:t>
      </w:r>
      <w:r w:rsidR="003B14AD" w:rsidRPr="006B0F6D">
        <w:rPr>
          <w:b/>
          <w:sz w:val="26"/>
          <w:szCs w:val="24"/>
          <w:lang w:val="nb-NO"/>
        </w:rPr>
        <w:t xml:space="preserve"> 18. </w:t>
      </w:r>
      <w:r>
        <w:rPr>
          <w:b/>
          <w:sz w:val="26"/>
          <w:szCs w:val="24"/>
          <w:lang w:val="nb-NO"/>
        </w:rPr>
        <w:t>THỜI ĐIỂM CÓ HIỆU LỰC HỢP ĐỒNG</w:t>
      </w:r>
    </w:p>
    <w:p w14:paraId="15E30912" w14:textId="6B824434" w:rsidR="003B14AD" w:rsidRPr="00561534" w:rsidRDefault="003C6244" w:rsidP="006665AE">
      <w:pPr>
        <w:pStyle w:val="ListParagraph"/>
        <w:numPr>
          <w:ilvl w:val="1"/>
          <w:numId w:val="36"/>
        </w:numPr>
        <w:shd w:val="clear" w:color="auto" w:fill="FFFFFF"/>
        <w:spacing w:before="60" w:line="276" w:lineRule="auto"/>
        <w:ind w:left="567"/>
        <w:jc w:val="both"/>
        <w:rPr>
          <w:rFonts w:eastAsia="Times New Roman"/>
          <w:color w:val="000000"/>
          <w:sz w:val="26"/>
          <w:szCs w:val="26"/>
          <w:lang w:val="nb-NO"/>
        </w:rPr>
      </w:pPr>
      <w:r w:rsidRPr="00561534">
        <w:rPr>
          <w:rFonts w:eastAsia="Times New Roman"/>
          <w:color w:val="000000"/>
          <w:sz w:val="26"/>
          <w:szCs w:val="26"/>
          <w:lang w:val="nb-NO"/>
        </w:rPr>
        <w:t xml:space="preserve">   </w:t>
      </w:r>
      <w:r w:rsidR="003B14AD" w:rsidRPr="00561534">
        <w:rPr>
          <w:rFonts w:eastAsia="Times New Roman"/>
          <w:color w:val="000000"/>
          <w:sz w:val="26"/>
          <w:szCs w:val="26"/>
          <w:lang w:val="nb-NO"/>
        </w:rPr>
        <w:t>Hợp đồng này có hiệu lực kể từ ngày</w:t>
      </w:r>
      <w:r w:rsidR="00DE4CA4" w:rsidRPr="00561534">
        <w:rPr>
          <w:rFonts w:eastAsia="Times New Roman"/>
          <w:b/>
          <w:color w:val="FF0000"/>
          <w:sz w:val="26"/>
          <w:szCs w:val="26"/>
          <w:lang w:val="nb-NO"/>
        </w:rPr>
        <w:t xml:space="preserve"> </w:t>
      </w:r>
      <w:r w:rsidR="00516309" w:rsidRPr="00561534">
        <w:rPr>
          <w:rFonts w:eastAsia="Times New Roman"/>
          <w:b/>
          <w:color w:val="FF0000"/>
          <w:sz w:val="26"/>
          <w:szCs w:val="26"/>
          <w:lang w:val="nb-NO"/>
        </w:rPr>
        <w:t xml:space="preserve"> … / … </w:t>
      </w:r>
      <w:r w:rsidR="00DE4CA4" w:rsidRPr="00561534">
        <w:rPr>
          <w:rFonts w:eastAsia="Times New Roman"/>
          <w:b/>
          <w:color w:val="FF0000"/>
          <w:sz w:val="26"/>
          <w:szCs w:val="26"/>
          <w:lang w:val="nb-NO"/>
        </w:rPr>
        <w:t>/</w:t>
      </w:r>
      <w:r w:rsidR="003E197E" w:rsidRPr="00561534">
        <w:rPr>
          <w:bCs/>
          <w:color w:val="FF0000"/>
          <w:sz w:val="26"/>
          <w:szCs w:val="26"/>
          <w:lang w:val="vi-VN"/>
        </w:rPr>
        <w:t>…</w:t>
      </w:r>
    </w:p>
    <w:p w14:paraId="41DFB6EE" w14:textId="5492A30F" w:rsidR="003B14AD" w:rsidRPr="00561534" w:rsidRDefault="003B14AD" w:rsidP="006665AE">
      <w:pPr>
        <w:pStyle w:val="ListParagraph"/>
        <w:numPr>
          <w:ilvl w:val="1"/>
          <w:numId w:val="36"/>
        </w:numPr>
        <w:shd w:val="clear" w:color="auto" w:fill="FFFFFF"/>
        <w:spacing w:before="60" w:line="276" w:lineRule="auto"/>
        <w:ind w:left="709" w:hanging="619"/>
        <w:jc w:val="both"/>
        <w:rPr>
          <w:rFonts w:eastAsia="Times New Roman"/>
          <w:color w:val="000000"/>
          <w:sz w:val="26"/>
          <w:szCs w:val="26"/>
          <w:lang w:val="nb-NO"/>
        </w:rPr>
      </w:pPr>
      <w:r w:rsidRPr="00561534">
        <w:rPr>
          <w:rFonts w:eastAsia="Times New Roman"/>
          <w:color w:val="000000"/>
          <w:sz w:val="26"/>
          <w:szCs w:val="26"/>
          <w:lang w:val="nb-NO"/>
        </w:rPr>
        <w:t xml:space="preserve">Hợp đồng này có </w:t>
      </w:r>
      <w:r w:rsidR="006B0F6D" w:rsidRPr="00561534">
        <w:rPr>
          <w:rFonts w:eastAsia="Times New Roman"/>
          <w:b/>
          <w:color w:val="FF0000"/>
          <w:sz w:val="26"/>
          <w:szCs w:val="26"/>
          <w:lang w:val="nb-NO"/>
        </w:rPr>
        <w:t xml:space="preserve">18 </w:t>
      </w:r>
      <w:r w:rsidR="003C6244" w:rsidRPr="00561534">
        <w:rPr>
          <w:rFonts w:eastAsia="Times New Roman"/>
          <w:color w:val="000000"/>
          <w:sz w:val="26"/>
          <w:szCs w:val="26"/>
          <w:lang w:val="nb-NO"/>
        </w:rPr>
        <w:t>Đ</w:t>
      </w:r>
      <w:r w:rsidRPr="00561534">
        <w:rPr>
          <w:rFonts w:eastAsia="Times New Roman"/>
          <w:color w:val="000000"/>
          <w:sz w:val="26"/>
          <w:szCs w:val="26"/>
          <w:lang w:val="nb-NO"/>
        </w:rPr>
        <w:t xml:space="preserve">iều, với </w:t>
      </w:r>
      <w:r w:rsidR="006B0F6D" w:rsidRPr="00561534">
        <w:rPr>
          <w:rFonts w:eastAsia="Times New Roman"/>
          <w:b/>
          <w:color w:val="FF0000"/>
          <w:sz w:val="26"/>
          <w:szCs w:val="26"/>
          <w:lang w:val="nb-NO"/>
        </w:rPr>
        <w:t>1</w:t>
      </w:r>
      <w:r w:rsidR="006665AE">
        <w:rPr>
          <w:rFonts w:eastAsia="Times New Roman"/>
          <w:b/>
          <w:color w:val="FF0000"/>
          <w:sz w:val="26"/>
          <w:szCs w:val="26"/>
          <w:lang w:val="nb-NO"/>
        </w:rPr>
        <w:t>5</w:t>
      </w:r>
      <w:r w:rsidR="006B0F6D" w:rsidRPr="00561534">
        <w:rPr>
          <w:rFonts w:eastAsia="Times New Roman"/>
          <w:color w:val="FF0000"/>
          <w:sz w:val="26"/>
          <w:szCs w:val="26"/>
          <w:lang w:val="nb-NO"/>
        </w:rPr>
        <w:t xml:space="preserve"> </w:t>
      </w:r>
      <w:r w:rsidR="003C6244" w:rsidRPr="00561534">
        <w:rPr>
          <w:rFonts w:eastAsia="Times New Roman"/>
          <w:color w:val="000000"/>
          <w:sz w:val="26"/>
          <w:szCs w:val="26"/>
          <w:lang w:val="nb-NO"/>
        </w:rPr>
        <w:t>t</w:t>
      </w:r>
      <w:r w:rsidRPr="00561534">
        <w:rPr>
          <w:rFonts w:eastAsia="Times New Roman"/>
          <w:color w:val="000000"/>
          <w:sz w:val="26"/>
          <w:szCs w:val="26"/>
          <w:lang w:val="nb-NO"/>
        </w:rPr>
        <w:t xml:space="preserve">rang, được lập thành </w:t>
      </w:r>
      <w:r w:rsidR="00920603" w:rsidRPr="00561534">
        <w:rPr>
          <w:rFonts w:eastAsia="Times New Roman"/>
          <w:b/>
          <w:color w:val="FF0000"/>
          <w:sz w:val="26"/>
          <w:szCs w:val="26"/>
          <w:lang w:val="nb-NO"/>
        </w:rPr>
        <w:t>04</w:t>
      </w:r>
      <w:r w:rsidR="003E197E">
        <w:rPr>
          <w:rFonts w:eastAsia="Times New Roman"/>
          <w:b/>
          <w:color w:val="FF0000"/>
          <w:sz w:val="26"/>
          <w:szCs w:val="26"/>
          <w:lang w:val="nb-NO"/>
        </w:rPr>
        <w:t xml:space="preserve"> </w:t>
      </w:r>
      <w:r w:rsidR="00920603" w:rsidRPr="00561534">
        <w:rPr>
          <w:rFonts w:eastAsia="Times New Roman"/>
          <w:b/>
          <w:color w:val="FF0000"/>
          <w:sz w:val="26"/>
          <w:szCs w:val="26"/>
          <w:lang w:val="nb-NO"/>
        </w:rPr>
        <w:t>(bốn</w:t>
      </w:r>
      <w:r w:rsidR="006B0F6D" w:rsidRPr="00561534">
        <w:rPr>
          <w:rFonts w:eastAsia="Times New Roman"/>
          <w:b/>
          <w:color w:val="FF0000"/>
          <w:sz w:val="26"/>
          <w:szCs w:val="26"/>
          <w:lang w:val="nb-NO"/>
        </w:rPr>
        <w:t>)</w:t>
      </w:r>
      <w:r w:rsidR="006B0F6D" w:rsidRPr="00561534">
        <w:rPr>
          <w:rFonts w:eastAsia="Times New Roman"/>
          <w:color w:val="FF0000"/>
          <w:sz w:val="26"/>
          <w:szCs w:val="26"/>
          <w:lang w:val="nb-NO"/>
        </w:rPr>
        <w:t xml:space="preserve"> </w:t>
      </w:r>
      <w:r w:rsidRPr="00561534">
        <w:rPr>
          <w:rFonts w:eastAsia="Times New Roman"/>
          <w:color w:val="000000"/>
          <w:sz w:val="26"/>
          <w:szCs w:val="26"/>
          <w:lang w:val="nb-NO"/>
        </w:rPr>
        <w:t>bản</w:t>
      </w:r>
      <w:r w:rsidR="006B0F6D" w:rsidRPr="00561534">
        <w:rPr>
          <w:rFonts w:eastAsia="Times New Roman"/>
          <w:color w:val="000000"/>
          <w:sz w:val="26"/>
          <w:szCs w:val="26"/>
          <w:lang w:val="nb-NO"/>
        </w:rPr>
        <w:t xml:space="preserve"> gốc</w:t>
      </w:r>
      <w:r w:rsidRPr="00561534">
        <w:rPr>
          <w:rFonts w:eastAsia="Times New Roman"/>
          <w:color w:val="000000"/>
          <w:sz w:val="26"/>
          <w:szCs w:val="26"/>
          <w:lang w:val="nb-NO"/>
        </w:rPr>
        <w:t xml:space="preserve"> </w:t>
      </w:r>
      <w:r w:rsidR="006B0F6D" w:rsidRPr="00561534">
        <w:rPr>
          <w:rFonts w:eastAsia="Times New Roman"/>
          <w:color w:val="000000"/>
          <w:sz w:val="26"/>
          <w:szCs w:val="26"/>
          <w:lang w:val="nb-NO"/>
        </w:rPr>
        <w:t xml:space="preserve">và có giá trị như nhau,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 xml:space="preserve"> giữ </w:t>
      </w:r>
      <w:r w:rsidR="006B0F6D" w:rsidRPr="00561534">
        <w:rPr>
          <w:rFonts w:eastAsia="Times New Roman"/>
          <w:b/>
          <w:color w:val="FF0000"/>
          <w:sz w:val="26"/>
          <w:szCs w:val="26"/>
          <w:lang w:val="nb-NO"/>
        </w:rPr>
        <w:t>01</w:t>
      </w:r>
      <w:r w:rsidR="003E197E">
        <w:rPr>
          <w:rFonts w:eastAsia="Times New Roman"/>
          <w:b/>
          <w:color w:val="FF0000"/>
          <w:sz w:val="26"/>
          <w:szCs w:val="26"/>
          <w:lang w:val="nb-NO"/>
        </w:rPr>
        <w:t xml:space="preserve"> </w:t>
      </w:r>
      <w:r w:rsidR="006B0F6D" w:rsidRPr="00561534">
        <w:rPr>
          <w:rFonts w:eastAsia="Times New Roman"/>
          <w:b/>
          <w:color w:val="FF0000"/>
          <w:sz w:val="26"/>
          <w:szCs w:val="26"/>
          <w:lang w:val="nb-NO"/>
        </w:rPr>
        <w:t>(một)</w:t>
      </w:r>
      <w:r w:rsidR="006B0F6D" w:rsidRPr="00561534">
        <w:rPr>
          <w:rFonts w:eastAsia="Times New Roman"/>
          <w:color w:val="000000"/>
          <w:sz w:val="26"/>
          <w:szCs w:val="26"/>
          <w:lang w:val="nb-NO"/>
        </w:rPr>
        <w:t xml:space="preserve"> bản, </w:t>
      </w:r>
      <w:r w:rsidR="00746AD3" w:rsidRPr="00561534">
        <w:rPr>
          <w:rFonts w:eastAsia="Times New Roman"/>
          <w:color w:val="000000"/>
          <w:sz w:val="26"/>
          <w:szCs w:val="26"/>
          <w:lang w:val="nb-NO"/>
        </w:rPr>
        <w:t xml:space="preserve">Bên Bán </w:t>
      </w:r>
      <w:r w:rsidR="00920603" w:rsidRPr="00561534">
        <w:rPr>
          <w:rFonts w:eastAsia="Times New Roman"/>
          <w:b/>
          <w:color w:val="FF0000"/>
          <w:sz w:val="26"/>
          <w:szCs w:val="26"/>
          <w:lang w:val="nb-NO"/>
        </w:rPr>
        <w:t>03</w:t>
      </w:r>
      <w:r w:rsidR="003E197E">
        <w:rPr>
          <w:rFonts w:eastAsia="Times New Roman"/>
          <w:b/>
          <w:color w:val="FF0000"/>
          <w:sz w:val="26"/>
          <w:szCs w:val="26"/>
          <w:lang w:val="nb-NO"/>
        </w:rPr>
        <w:t xml:space="preserve"> </w:t>
      </w:r>
      <w:r w:rsidR="00920603" w:rsidRPr="00561534">
        <w:rPr>
          <w:rFonts w:eastAsia="Times New Roman"/>
          <w:b/>
          <w:color w:val="FF0000"/>
          <w:sz w:val="26"/>
          <w:szCs w:val="26"/>
          <w:lang w:val="nb-NO"/>
        </w:rPr>
        <w:t>(ba</w:t>
      </w:r>
      <w:r w:rsidR="006B0F6D" w:rsidRPr="00561534">
        <w:rPr>
          <w:rFonts w:eastAsia="Times New Roman"/>
          <w:b/>
          <w:color w:val="FF0000"/>
          <w:sz w:val="26"/>
          <w:szCs w:val="26"/>
          <w:lang w:val="nb-NO"/>
        </w:rPr>
        <w:t>)</w:t>
      </w:r>
      <w:r w:rsidR="006B0F6D" w:rsidRPr="00561534">
        <w:rPr>
          <w:rFonts w:eastAsia="Times New Roman"/>
          <w:color w:val="000000"/>
          <w:sz w:val="26"/>
          <w:szCs w:val="26"/>
          <w:lang w:val="nb-NO"/>
        </w:rPr>
        <w:t xml:space="preserve"> </w:t>
      </w:r>
      <w:r w:rsidRPr="00561534">
        <w:rPr>
          <w:rFonts w:eastAsia="Times New Roman"/>
          <w:color w:val="000000"/>
          <w:sz w:val="26"/>
          <w:szCs w:val="26"/>
          <w:lang w:val="nb-NO"/>
        </w:rPr>
        <w:t>giữ</w:t>
      </w:r>
      <w:r w:rsidR="006B0F6D" w:rsidRPr="00561534">
        <w:rPr>
          <w:rFonts w:eastAsia="Times New Roman"/>
          <w:color w:val="000000"/>
          <w:sz w:val="26"/>
          <w:szCs w:val="26"/>
          <w:lang w:val="nb-NO"/>
        </w:rPr>
        <w:t xml:space="preserve"> </w:t>
      </w:r>
      <w:r w:rsidRPr="00561534">
        <w:rPr>
          <w:rFonts w:eastAsia="Times New Roman"/>
          <w:color w:val="000000"/>
          <w:sz w:val="26"/>
          <w:szCs w:val="26"/>
          <w:lang w:val="nb-NO"/>
        </w:rPr>
        <w:t xml:space="preserve">bản để lưu trữ, làm thủ tục nộp thuế, phí, lệ phí và thủ tục cấp Giấy chứng nhận cho </w:t>
      </w:r>
      <w:r w:rsidR="00746AD3" w:rsidRPr="00561534">
        <w:rPr>
          <w:rFonts w:eastAsia="Times New Roman"/>
          <w:color w:val="000000"/>
          <w:sz w:val="26"/>
          <w:szCs w:val="26"/>
          <w:lang w:val="nb-NO"/>
        </w:rPr>
        <w:t>Bên Mua</w:t>
      </w:r>
      <w:r w:rsidRPr="00561534">
        <w:rPr>
          <w:rFonts w:eastAsia="Times New Roman"/>
          <w:color w:val="000000"/>
          <w:sz w:val="26"/>
          <w:szCs w:val="26"/>
          <w:lang w:val="nb-NO"/>
        </w:rPr>
        <w:t>.</w:t>
      </w:r>
    </w:p>
    <w:p w14:paraId="3E799590" w14:textId="04EA15E1" w:rsidR="003B14AD" w:rsidRPr="00561534" w:rsidRDefault="003C6244" w:rsidP="006665AE">
      <w:pPr>
        <w:pStyle w:val="ListParagraph"/>
        <w:numPr>
          <w:ilvl w:val="1"/>
          <w:numId w:val="36"/>
        </w:numPr>
        <w:shd w:val="clear" w:color="auto" w:fill="FFFFFF"/>
        <w:spacing w:before="60" w:line="276" w:lineRule="auto"/>
        <w:ind w:left="567"/>
        <w:jc w:val="both"/>
        <w:rPr>
          <w:rFonts w:eastAsia="Times New Roman"/>
          <w:color w:val="000000"/>
          <w:sz w:val="26"/>
          <w:szCs w:val="26"/>
          <w:lang w:val="nb-NO"/>
        </w:rPr>
      </w:pPr>
      <w:r w:rsidRPr="00561534">
        <w:rPr>
          <w:rFonts w:eastAsia="Times New Roman"/>
          <w:color w:val="000000"/>
          <w:sz w:val="26"/>
          <w:szCs w:val="26"/>
          <w:lang w:val="nb-NO"/>
        </w:rPr>
        <w:t xml:space="preserve"> </w:t>
      </w:r>
      <w:r w:rsidR="003B14AD" w:rsidRPr="00561534">
        <w:rPr>
          <w:rFonts w:eastAsia="Times New Roman"/>
          <w:color w:val="000000"/>
          <w:sz w:val="26"/>
          <w:szCs w:val="26"/>
          <w:lang w:val="nb-NO"/>
        </w:rPr>
        <w:t xml:space="preserve">Kèm theo hợp đồng này </w:t>
      </w:r>
      <w:r w:rsidR="003B14AD" w:rsidRPr="00561534">
        <w:rPr>
          <w:rFonts w:eastAsia="Times New Roman"/>
          <w:sz w:val="26"/>
          <w:szCs w:val="26"/>
          <w:lang w:val="nb-NO"/>
        </w:rPr>
        <w:t xml:space="preserve">là 01 bản vẽ </w:t>
      </w:r>
      <w:commentRangeStart w:id="42"/>
      <w:r w:rsidR="003B14AD" w:rsidRPr="00561534">
        <w:rPr>
          <w:rFonts w:eastAsia="Times New Roman"/>
          <w:sz w:val="26"/>
          <w:szCs w:val="26"/>
          <w:lang w:val="nb-NO"/>
        </w:rPr>
        <w:t>thiết</w:t>
      </w:r>
      <w:commentRangeEnd w:id="42"/>
      <w:r w:rsidR="006B0F6D" w:rsidRPr="00561534">
        <w:rPr>
          <w:rStyle w:val="CommentReference"/>
          <w:rFonts w:eastAsia="Times New Roman"/>
          <w:sz w:val="26"/>
          <w:szCs w:val="26"/>
          <w:lang w:val="nb-NO"/>
        </w:rPr>
        <w:commentReference w:id="42"/>
      </w:r>
      <w:r w:rsidR="003B14AD" w:rsidRPr="00561534">
        <w:rPr>
          <w:rFonts w:eastAsia="Times New Roman"/>
          <w:sz w:val="26"/>
          <w:szCs w:val="26"/>
          <w:lang w:val="nb-NO"/>
        </w:rPr>
        <w:t xml:space="preserve"> kế mặt </w:t>
      </w:r>
      <w:r w:rsidR="0047742D" w:rsidRPr="00561534">
        <w:rPr>
          <w:rFonts w:eastAsia="Times New Roman"/>
          <w:color w:val="000000"/>
          <w:sz w:val="26"/>
          <w:szCs w:val="26"/>
          <w:lang w:val="nb-NO"/>
        </w:rPr>
        <w:t>bằng nhà ở</w:t>
      </w:r>
      <w:r w:rsidR="003B14AD" w:rsidRPr="00561534">
        <w:rPr>
          <w:rFonts w:eastAsia="Times New Roman"/>
          <w:color w:val="000000"/>
          <w:sz w:val="26"/>
          <w:szCs w:val="26"/>
          <w:lang w:val="nb-NO"/>
        </w:rPr>
        <w:t xml:space="preserve"> nêu tại Điều 1 của hợp đồng này đã được phê duyệt</w:t>
      </w:r>
      <w:r w:rsidR="006B0F6D" w:rsidRPr="00561534">
        <w:rPr>
          <w:rFonts w:eastAsia="Times New Roman"/>
          <w:color w:val="000000"/>
          <w:sz w:val="26"/>
          <w:szCs w:val="26"/>
          <w:lang w:val="nb-NO"/>
        </w:rPr>
        <w:t xml:space="preserve"> và các nội dung như</w:t>
      </w:r>
      <w:r w:rsidR="003B14AD" w:rsidRPr="00561534">
        <w:rPr>
          <w:rFonts w:eastAsia="Times New Roman"/>
          <w:color w:val="000000"/>
          <w:sz w:val="26"/>
          <w:szCs w:val="26"/>
          <w:lang w:val="nb-NO"/>
        </w:rPr>
        <w:t xml:space="preserve"> bản</w:t>
      </w:r>
      <w:r w:rsidR="006B0F6D" w:rsidRPr="00561534">
        <w:rPr>
          <w:rFonts w:eastAsia="Times New Roman"/>
          <w:color w:val="000000"/>
          <w:sz w:val="26"/>
          <w:szCs w:val="26"/>
          <w:lang w:val="nb-NO"/>
        </w:rPr>
        <w:t>g</w:t>
      </w:r>
      <w:r w:rsidR="003B14AD" w:rsidRPr="00561534">
        <w:rPr>
          <w:rFonts w:eastAsia="Times New Roman"/>
          <w:color w:val="000000"/>
          <w:sz w:val="26"/>
          <w:szCs w:val="26"/>
          <w:lang w:val="nb-NO"/>
        </w:rPr>
        <w:t xml:space="preserve"> danh mục vật liệu xây dựng nhà ở</w:t>
      </w:r>
      <w:r w:rsidR="006B0F6D" w:rsidRPr="00561534">
        <w:rPr>
          <w:rFonts w:eastAsia="Times New Roman"/>
          <w:color w:val="000000"/>
          <w:sz w:val="26"/>
          <w:szCs w:val="26"/>
          <w:lang w:val="nb-NO"/>
        </w:rPr>
        <w:t>, các nội dung thỏa thuận phát sinh</w:t>
      </w:r>
      <w:r w:rsidR="003B14AD" w:rsidRPr="00561534">
        <w:rPr>
          <w:rFonts w:eastAsia="Times New Roman"/>
          <w:color w:val="000000"/>
          <w:sz w:val="26"/>
          <w:szCs w:val="26"/>
          <w:lang w:val="nb-NO"/>
        </w:rPr>
        <w:t> và các giấy tờ khác</w:t>
      </w:r>
      <w:r w:rsidR="006B0F6D" w:rsidRPr="00561534">
        <w:rPr>
          <w:rFonts w:eastAsia="Times New Roman"/>
          <w:color w:val="000000"/>
          <w:sz w:val="26"/>
          <w:szCs w:val="26"/>
          <w:lang w:val="nb-NO"/>
        </w:rPr>
        <w:t>.</w:t>
      </w:r>
    </w:p>
    <w:p w14:paraId="596B8BA1" w14:textId="7A33FBD9" w:rsidR="003B14AD" w:rsidRPr="00561534" w:rsidRDefault="003B14AD" w:rsidP="006665AE">
      <w:pPr>
        <w:pStyle w:val="ListParagraph"/>
        <w:numPr>
          <w:ilvl w:val="1"/>
          <w:numId w:val="36"/>
        </w:numPr>
        <w:shd w:val="clear" w:color="auto" w:fill="FFFFFF"/>
        <w:spacing w:before="60" w:line="276" w:lineRule="auto"/>
        <w:ind w:left="630" w:hanging="540"/>
        <w:jc w:val="both"/>
        <w:rPr>
          <w:rFonts w:eastAsia="Times New Roman"/>
          <w:color w:val="000000"/>
          <w:sz w:val="26"/>
          <w:szCs w:val="26"/>
          <w:lang w:val="nb-NO"/>
        </w:rPr>
      </w:pPr>
      <w:r w:rsidRPr="00561534">
        <w:rPr>
          <w:rFonts w:eastAsia="Times New Roman"/>
          <w:color w:val="000000"/>
          <w:sz w:val="26"/>
          <w:szCs w:val="26"/>
          <w:lang w:val="nb-NO"/>
        </w:rPr>
        <w:t>Các phụ lục đính kèm hợp đồng này và các sửa đổi, bổ sung theo thỏa thuận của hai bên là nội dung không tách rời hợp đồng này và có hiệu lực thi hành đối với hai bên</w:t>
      </w:r>
      <w:r w:rsidR="0047742D" w:rsidRPr="00561534">
        <w:rPr>
          <w:rFonts w:eastAsia="Times New Roman"/>
          <w:color w:val="000000"/>
          <w:sz w:val="26"/>
          <w:szCs w:val="26"/>
          <w:lang w:val="nb-NO"/>
        </w:rPr>
        <w:t xml:space="preserve"> kể từ ngày ký kết</w:t>
      </w:r>
      <w:r w:rsidR="00920603" w:rsidRPr="00561534">
        <w:rPr>
          <w:rFonts w:eastAsia="Times New Roman"/>
          <w:color w:val="000000"/>
          <w:sz w:val="26"/>
          <w:szCs w:val="26"/>
          <w:lang w:val="nb-NO"/>
        </w:rPr>
        <w:t>.</w:t>
      </w:r>
    </w:p>
    <w:p w14:paraId="0DD882EC" w14:textId="4667137B" w:rsidR="003B14AD" w:rsidRPr="00561534" w:rsidRDefault="003B14AD" w:rsidP="006665AE">
      <w:pPr>
        <w:pStyle w:val="ListParagraph"/>
        <w:numPr>
          <w:ilvl w:val="1"/>
          <w:numId w:val="36"/>
        </w:numPr>
        <w:shd w:val="clear" w:color="auto" w:fill="FFFFFF"/>
        <w:spacing w:before="60" w:line="276" w:lineRule="auto"/>
        <w:ind w:left="630" w:hanging="540"/>
        <w:jc w:val="both"/>
        <w:rPr>
          <w:rFonts w:eastAsia="Times New Roman"/>
          <w:color w:val="000000"/>
          <w:sz w:val="26"/>
          <w:szCs w:val="26"/>
          <w:lang w:val="nb-NO"/>
        </w:rPr>
      </w:pPr>
      <w:r w:rsidRPr="00561534">
        <w:rPr>
          <w:rFonts w:eastAsia="Times New Roman"/>
          <w:color w:val="000000"/>
          <w:sz w:val="26"/>
          <w:szCs w:val="26"/>
          <w:lang w:val="nb-NO"/>
        </w:rPr>
        <w:t>Trong trường hợp các bên thỏa thuận thay đổi nội dung của hợp đồng này thì phải lập bằng văn bản có chữ ký của cả hai bên.</w:t>
      </w:r>
      <w:r w:rsidR="006A3E64" w:rsidRPr="00561534">
        <w:rPr>
          <w:rFonts w:eastAsia="Times New Roman"/>
          <w:color w:val="000000"/>
          <w:sz w:val="26"/>
          <w:szCs w:val="26"/>
          <w:lang w:val="nb-NO"/>
        </w:rPr>
        <w:t>/.</w:t>
      </w:r>
    </w:p>
    <w:p w14:paraId="46234CA2" w14:textId="06D1A24F" w:rsidR="006B0F6D" w:rsidRPr="00561534" w:rsidRDefault="006B0F6D" w:rsidP="006B0F6D">
      <w:pPr>
        <w:pStyle w:val="ListParagraph"/>
        <w:shd w:val="clear" w:color="auto" w:fill="FFFFFF"/>
        <w:spacing w:line="288" w:lineRule="auto"/>
        <w:ind w:left="567"/>
        <w:jc w:val="both"/>
        <w:rPr>
          <w:rFonts w:eastAsia="Times New Roman"/>
          <w:color w:val="000000"/>
          <w:sz w:val="26"/>
          <w:szCs w:val="26"/>
          <w:lang w:val="nb-NO"/>
        </w:rPr>
      </w:pPr>
    </w:p>
    <w:tbl>
      <w:tblPr>
        <w:tblStyle w:val="TableGrid"/>
        <w:tblW w:w="1008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4950"/>
      </w:tblGrid>
      <w:tr w:rsidR="008E1EFF" w14:paraId="17284BAF" w14:textId="77777777" w:rsidTr="008E1EFF">
        <w:tc>
          <w:tcPr>
            <w:tcW w:w="5130" w:type="dxa"/>
          </w:tcPr>
          <w:p w14:paraId="2C5CB388" w14:textId="77777777" w:rsidR="008E1EFF" w:rsidRPr="00561534" w:rsidRDefault="008E1EFF" w:rsidP="008E1EFF">
            <w:pPr>
              <w:pStyle w:val="ListParagraph"/>
              <w:spacing w:line="288" w:lineRule="auto"/>
              <w:ind w:left="0"/>
              <w:jc w:val="center"/>
              <w:rPr>
                <w:rFonts w:eastAsia="Times New Roman"/>
                <w:b/>
                <w:color w:val="000000"/>
                <w:sz w:val="26"/>
                <w:szCs w:val="26"/>
                <w:lang w:val="nb-NO"/>
              </w:rPr>
            </w:pPr>
            <w:r w:rsidRPr="00561534">
              <w:rPr>
                <w:rFonts w:eastAsia="Times New Roman"/>
                <w:b/>
                <w:color w:val="000000"/>
                <w:sz w:val="26"/>
                <w:szCs w:val="26"/>
                <w:lang w:val="nb-NO"/>
              </w:rPr>
              <w:t>BÊN BÁN</w:t>
            </w:r>
          </w:p>
          <w:p w14:paraId="40A357F8" w14:textId="38ADCC7B" w:rsidR="008E1EFF" w:rsidRPr="00561534" w:rsidRDefault="008E1EFF" w:rsidP="008E1EFF">
            <w:pPr>
              <w:pStyle w:val="ListParagraph"/>
              <w:spacing w:line="288" w:lineRule="auto"/>
              <w:ind w:left="0"/>
              <w:jc w:val="center"/>
              <w:rPr>
                <w:rFonts w:eastAsia="Times New Roman"/>
                <w:b/>
                <w:color w:val="000000"/>
                <w:sz w:val="26"/>
                <w:szCs w:val="26"/>
                <w:lang w:val="nb-NO"/>
              </w:rPr>
            </w:pPr>
            <w:r w:rsidRPr="00561534">
              <w:rPr>
                <w:rFonts w:eastAsia="Times New Roman"/>
                <w:b/>
                <w:color w:val="000000"/>
                <w:sz w:val="26"/>
                <w:szCs w:val="26"/>
                <w:lang w:val="nb-NO"/>
              </w:rPr>
              <w:t>TỔNG GIÁM ĐỐC</w:t>
            </w:r>
          </w:p>
          <w:p w14:paraId="7E8A5143" w14:textId="00ECA688"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11BD583F" w14:textId="69CB795E"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3DFBFF07" w14:textId="60BF6FF2"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2B368D3A" w14:textId="599E8BB4"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32624CD6" w14:textId="77777777" w:rsidR="008E1EFF" w:rsidRPr="00561534" w:rsidRDefault="008E1EFF" w:rsidP="008E1EFF">
            <w:pPr>
              <w:pStyle w:val="ListParagraph"/>
              <w:spacing w:line="288" w:lineRule="auto"/>
              <w:ind w:left="0"/>
              <w:jc w:val="center"/>
              <w:rPr>
                <w:rFonts w:eastAsia="Times New Roman"/>
                <w:b/>
                <w:color w:val="000000"/>
                <w:sz w:val="26"/>
                <w:szCs w:val="26"/>
                <w:lang w:val="nb-NO"/>
              </w:rPr>
            </w:pPr>
          </w:p>
          <w:p w14:paraId="503BAF5E" w14:textId="0E4545EB" w:rsidR="008E1EFF" w:rsidRPr="00561534" w:rsidRDefault="008E1EFF" w:rsidP="008E1EFF">
            <w:pPr>
              <w:pStyle w:val="ListParagraph"/>
              <w:spacing w:line="288" w:lineRule="auto"/>
              <w:ind w:left="0"/>
              <w:jc w:val="center"/>
              <w:rPr>
                <w:rFonts w:eastAsia="Times New Roman"/>
                <w:b/>
                <w:color w:val="000000"/>
                <w:sz w:val="26"/>
                <w:szCs w:val="26"/>
                <w:lang w:val="nb-NO"/>
              </w:rPr>
            </w:pPr>
            <w:r w:rsidRPr="00561534">
              <w:rPr>
                <w:rFonts w:eastAsia="Times New Roman"/>
                <w:b/>
                <w:color w:val="000000"/>
                <w:sz w:val="26"/>
                <w:szCs w:val="26"/>
                <w:lang w:val="nb-NO"/>
              </w:rPr>
              <w:t>Dương Thế Nghiêm</w:t>
            </w:r>
          </w:p>
        </w:tc>
        <w:tc>
          <w:tcPr>
            <w:tcW w:w="4950" w:type="dxa"/>
          </w:tcPr>
          <w:p w14:paraId="0A809BCE" w14:textId="673EDE6D" w:rsidR="008E1EFF" w:rsidRPr="00561534" w:rsidRDefault="00746AD3" w:rsidP="008E1EFF">
            <w:pPr>
              <w:pStyle w:val="ListParagraph"/>
              <w:spacing w:line="288" w:lineRule="auto"/>
              <w:ind w:left="0"/>
              <w:jc w:val="center"/>
              <w:rPr>
                <w:rFonts w:eastAsia="Times New Roman"/>
                <w:b/>
                <w:color w:val="000000"/>
                <w:sz w:val="26"/>
                <w:szCs w:val="26"/>
                <w:lang w:val="nb-NO"/>
              </w:rPr>
            </w:pPr>
            <w:r w:rsidRPr="00561534">
              <w:rPr>
                <w:rFonts w:eastAsia="Times New Roman"/>
                <w:b/>
                <w:color w:val="000000"/>
                <w:sz w:val="26"/>
                <w:szCs w:val="26"/>
                <w:lang w:val="nb-NO"/>
              </w:rPr>
              <w:t>BÊN MUA</w:t>
            </w:r>
          </w:p>
          <w:p w14:paraId="0829AB72"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r w:rsidRPr="00561534">
              <w:rPr>
                <w:rFonts w:eastAsia="Times New Roman"/>
                <w:i/>
                <w:color w:val="000000"/>
                <w:sz w:val="26"/>
                <w:szCs w:val="26"/>
                <w:lang w:val="nb-NO"/>
              </w:rPr>
              <w:t>(Ký và ghi rõ họ, tên)</w:t>
            </w:r>
          </w:p>
          <w:p w14:paraId="7C608F9A"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585EE759"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5546DC29"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196BF40F"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0108FD21" w14:textId="77777777" w:rsidR="008E1EFF" w:rsidRPr="00561534" w:rsidRDefault="008E1EFF" w:rsidP="008E1EFF">
            <w:pPr>
              <w:pStyle w:val="ListParagraph"/>
              <w:spacing w:line="288" w:lineRule="auto"/>
              <w:ind w:left="0"/>
              <w:jc w:val="center"/>
              <w:rPr>
                <w:rFonts w:eastAsia="Times New Roman"/>
                <w:i/>
                <w:color w:val="000000"/>
                <w:sz w:val="26"/>
                <w:szCs w:val="26"/>
                <w:lang w:val="nb-NO"/>
              </w:rPr>
            </w:pPr>
          </w:p>
          <w:p w14:paraId="1CC39B44" w14:textId="6D568BA0" w:rsidR="008E1EFF" w:rsidRPr="008E1EFF" w:rsidRDefault="008E1EFF" w:rsidP="008E1EFF">
            <w:pPr>
              <w:pStyle w:val="ListParagraph"/>
              <w:spacing w:line="288" w:lineRule="auto"/>
              <w:ind w:left="0"/>
              <w:jc w:val="center"/>
              <w:rPr>
                <w:rFonts w:eastAsia="Times New Roman"/>
                <w:i/>
                <w:color w:val="000000"/>
                <w:sz w:val="26"/>
                <w:szCs w:val="26"/>
              </w:rPr>
            </w:pPr>
            <w:r>
              <w:rPr>
                <w:rFonts w:eastAsia="Times New Roman"/>
                <w:i/>
                <w:color w:val="000000"/>
                <w:sz w:val="26"/>
                <w:szCs w:val="26"/>
              </w:rPr>
              <w:t>-----------------------------------</w:t>
            </w:r>
          </w:p>
        </w:tc>
      </w:tr>
    </w:tbl>
    <w:p w14:paraId="334C5826" w14:textId="77777777" w:rsidR="008E1EFF" w:rsidRPr="006B0F6D" w:rsidRDefault="008E1EFF" w:rsidP="006B0F6D">
      <w:pPr>
        <w:pStyle w:val="ListParagraph"/>
        <w:shd w:val="clear" w:color="auto" w:fill="FFFFFF"/>
        <w:spacing w:line="288" w:lineRule="auto"/>
        <w:ind w:left="567"/>
        <w:jc w:val="both"/>
        <w:rPr>
          <w:rFonts w:eastAsia="Times New Roman"/>
          <w:color w:val="000000"/>
          <w:sz w:val="26"/>
          <w:szCs w:val="26"/>
        </w:rPr>
      </w:pPr>
    </w:p>
    <w:tbl>
      <w:tblPr>
        <w:tblStyle w:val="TableGrid"/>
        <w:tblW w:w="1034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6237"/>
      </w:tblGrid>
      <w:tr w:rsidR="00613FED" w14:paraId="358A8304" w14:textId="77777777" w:rsidTr="003B14AD">
        <w:trPr>
          <w:jc w:val="center"/>
        </w:trPr>
        <w:tc>
          <w:tcPr>
            <w:tcW w:w="4106" w:type="dxa"/>
          </w:tcPr>
          <w:p w14:paraId="3AA76AFE" w14:textId="7EBB2FB4" w:rsidR="00613FED" w:rsidRPr="00AC0D50" w:rsidRDefault="00613FED" w:rsidP="003B14AD">
            <w:pPr>
              <w:widowControl w:val="0"/>
              <w:spacing w:line="340" w:lineRule="exact"/>
              <w:ind w:right="12"/>
              <w:jc w:val="center"/>
              <w:rPr>
                <w:sz w:val="26"/>
                <w:szCs w:val="24"/>
              </w:rPr>
            </w:pPr>
          </w:p>
        </w:tc>
        <w:tc>
          <w:tcPr>
            <w:tcW w:w="6237" w:type="dxa"/>
          </w:tcPr>
          <w:p w14:paraId="55443AA4" w14:textId="25490E6D" w:rsidR="00613FED" w:rsidRDefault="00613FED" w:rsidP="00DE4CA4">
            <w:pPr>
              <w:widowControl w:val="0"/>
              <w:spacing w:line="340" w:lineRule="exact"/>
              <w:ind w:left="360" w:firstLine="360"/>
              <w:jc w:val="both"/>
              <w:rPr>
                <w:sz w:val="26"/>
                <w:szCs w:val="24"/>
                <w:lang w:val="vi-VN"/>
              </w:rPr>
            </w:pPr>
          </w:p>
        </w:tc>
      </w:tr>
    </w:tbl>
    <w:p w14:paraId="1DD0F756" w14:textId="77777777" w:rsidR="001D281F" w:rsidRPr="00613FED" w:rsidRDefault="001D281F" w:rsidP="00613FED">
      <w:pPr>
        <w:tabs>
          <w:tab w:val="left" w:pos="720"/>
          <w:tab w:val="left" w:pos="7755"/>
        </w:tabs>
        <w:spacing w:line="340" w:lineRule="exact"/>
        <w:ind w:left="360" w:hanging="360"/>
        <w:jc w:val="center"/>
        <w:rPr>
          <w:b/>
          <w:sz w:val="26"/>
          <w:szCs w:val="26"/>
        </w:rPr>
      </w:pPr>
    </w:p>
    <w:sectPr w:rsidR="001D281F" w:rsidRPr="00613FED" w:rsidSect="00664C56">
      <w:footerReference w:type="default" r:id="rId11"/>
      <w:pgSz w:w="11907" w:h="16840" w:code="9"/>
      <w:pgMar w:top="851" w:right="1107" w:bottom="1134" w:left="1260" w:header="567" w:footer="397" w:gutter="0"/>
      <w:cols w:space="720"/>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Windows User" w:date="2024-08-29T11:04:00Z" w:initials="WU">
    <w:p w14:paraId="3E2683EB" w14:textId="77777777" w:rsidR="00CD18FC" w:rsidRDefault="00CD18FC">
      <w:pPr>
        <w:pStyle w:val="CommentText"/>
      </w:pPr>
      <w:r>
        <w:rPr>
          <w:rStyle w:val="CommentReference"/>
        </w:rPr>
        <w:annotationRef/>
      </w:r>
      <w:r>
        <w:t>Ngày thực hiện ký HĐ</w:t>
      </w:r>
    </w:p>
  </w:comment>
  <w:comment w:id="2" w:author="Windows User" w:date="2024-08-30T10:30:00Z" w:initials="WU">
    <w:p w14:paraId="59719E65" w14:textId="77777777" w:rsidR="00CD18FC" w:rsidRDefault="00CD18FC" w:rsidP="00847221">
      <w:pPr>
        <w:pStyle w:val="CommentText"/>
      </w:pPr>
      <w:r>
        <w:rPr>
          <w:rStyle w:val="CommentReference"/>
        </w:rPr>
        <w:annotationRef/>
      </w:r>
      <w:r>
        <w:t>Diện tích sàn tầng trệt + tầng 1</w:t>
      </w:r>
    </w:p>
  </w:comment>
  <w:comment w:id="3" w:author="Windows User" w:date="2024-08-30T08:00:00Z" w:initials="WU">
    <w:p w14:paraId="76D6787B" w14:textId="77777777" w:rsidR="00CD18FC" w:rsidRPr="00866144" w:rsidRDefault="00CD18FC" w:rsidP="00847221">
      <w:pPr>
        <w:pStyle w:val="CommentText"/>
      </w:pPr>
      <w:r>
        <w:rPr>
          <w:rStyle w:val="CommentReference"/>
        </w:rPr>
        <w:annotationRef/>
      </w:r>
      <w:r>
        <w:t>Ngang 5m x dài 23,13m = 116.65m</w:t>
      </w:r>
      <w:r>
        <w:rPr>
          <w:vertAlign w:val="superscript"/>
        </w:rPr>
        <w:t>2</w:t>
      </w:r>
    </w:p>
  </w:comment>
  <w:comment w:id="4" w:author="Windows User" w:date="2024-09-05T11:25:00Z" w:initials="WU">
    <w:p w14:paraId="28B792B9" w14:textId="37B89787" w:rsidR="00CD18FC" w:rsidRDefault="00CD18FC" w:rsidP="00BE2C78">
      <w:pPr>
        <w:pStyle w:val="CommentText"/>
      </w:pPr>
      <w:r>
        <w:rPr>
          <w:rStyle w:val="CommentReference"/>
        </w:rPr>
        <w:annotationRef/>
      </w:r>
    </w:p>
  </w:comment>
  <w:comment w:id="5" w:author="Windows User" w:date="2024-09-05T11:32:00Z" w:initials="WU">
    <w:p w14:paraId="1721102E" w14:textId="3CABEF4E" w:rsidR="00CD18FC" w:rsidRDefault="00CD18FC">
      <w:pPr>
        <w:pStyle w:val="CommentText"/>
      </w:pPr>
      <w:r w:rsidRPr="00BE2C78">
        <w:rPr>
          <w:color w:val="FF0000"/>
          <w:sz w:val="26"/>
          <w:szCs w:val="26"/>
          <w:lang w:val="pt-BR"/>
        </w:rPr>
        <w:t xml:space="preserve">(riêng đối với căn bìa vách chung 20cm và 01 vách riêng </w:t>
      </w:r>
      <w:r w:rsidRPr="00BE2C78">
        <w:rPr>
          <w:rStyle w:val="CommentReference"/>
          <w:color w:val="FF0000"/>
        </w:rPr>
        <w:annotationRef/>
      </w:r>
      <w:r w:rsidRPr="00BE2C78">
        <w:rPr>
          <w:color w:val="FF0000"/>
          <w:sz w:val="26"/>
          <w:szCs w:val="26"/>
          <w:lang w:val="pt-BR"/>
        </w:rPr>
        <w:t>20cm),</w:t>
      </w:r>
    </w:p>
  </w:comment>
  <w:comment w:id="6" w:author="Windows User" w:date="2024-09-05T11:50:00Z" w:initials="WU">
    <w:p w14:paraId="365CEB7E" w14:textId="4CCDDA42" w:rsidR="00CD18FC" w:rsidRDefault="00CD18FC">
      <w:pPr>
        <w:pStyle w:val="CommentText"/>
      </w:pPr>
      <w:r>
        <w:rPr>
          <w:rStyle w:val="CommentReference"/>
        </w:rPr>
        <w:annotationRef/>
      </w:r>
      <w:r w:rsidRPr="00DC24B5">
        <w:rPr>
          <w:color w:val="FF0000"/>
        </w:rPr>
        <w:t>Lưu ý tư vấn với khách khi ký hợp đồng</w:t>
      </w:r>
    </w:p>
  </w:comment>
  <w:comment w:id="7" w:author="Windows User" w:date="2024-08-30T11:07:00Z" w:initials="WU">
    <w:p w14:paraId="78D05746" w14:textId="77777777" w:rsidR="00CD18FC" w:rsidRPr="0016109B" w:rsidRDefault="00CD18FC" w:rsidP="005317C3">
      <w:pPr>
        <w:shd w:val="clear" w:color="auto" w:fill="FFFFFF"/>
        <w:spacing w:before="120" w:after="120" w:line="360" w:lineRule="auto"/>
        <w:rPr>
          <w:rFonts w:ascii="Arial" w:eastAsia="Times New Roman" w:hAnsi="Arial" w:cs="Arial"/>
          <w:color w:val="000000"/>
        </w:rPr>
      </w:pPr>
      <w:r>
        <w:rPr>
          <w:rStyle w:val="CommentReference"/>
        </w:rPr>
        <w:annotationRef/>
      </w:r>
      <w:r w:rsidRPr="005317C3">
        <w:rPr>
          <w:rFonts w:ascii="Arial" w:eastAsia="Times New Roman" w:hAnsi="Arial" w:cs="Arial"/>
          <w:i/>
          <w:iCs/>
          <w:color w:val="FF0000"/>
        </w:rPr>
        <w:t>Các bên thỏa thuận về tiến độ, thời hạn, điều kiện thanh toán để ghi vào hợp đồng).</w:t>
      </w:r>
    </w:p>
    <w:p w14:paraId="6BB110D6" w14:textId="77777777" w:rsidR="00CD18FC" w:rsidRDefault="00CD18FC">
      <w:pPr>
        <w:pStyle w:val="CommentText"/>
      </w:pPr>
    </w:p>
  </w:comment>
  <w:comment w:id="8" w:author="Windows User" w:date="2024-08-29T08:18:00Z" w:initials="WU">
    <w:p w14:paraId="02DFDE0D" w14:textId="77777777" w:rsidR="00CD18FC" w:rsidRPr="005317C3" w:rsidRDefault="00CD18FC">
      <w:pPr>
        <w:pStyle w:val="CommentText"/>
        <w:rPr>
          <w:color w:val="FF0000"/>
        </w:rPr>
      </w:pPr>
      <w:r>
        <w:rPr>
          <w:rStyle w:val="CommentReference"/>
        </w:rPr>
        <w:annotationRef/>
      </w:r>
      <w:r w:rsidRPr="005317C3">
        <w:rPr>
          <w:color w:val="FF0000"/>
        </w:rPr>
        <w:t>Các đợt sẽ ghi theo thực tế thanh toán</w:t>
      </w:r>
    </w:p>
    <w:p w14:paraId="61565962" w14:textId="77777777" w:rsidR="00CD18FC" w:rsidRDefault="00CD18FC">
      <w:pPr>
        <w:pStyle w:val="CommentText"/>
      </w:pPr>
      <w:r w:rsidRPr="005317C3">
        <w:rPr>
          <w:color w:val="FF0000"/>
        </w:rPr>
        <w:t>Cô Hương đã thanh toán đủ 100%</w:t>
      </w:r>
    </w:p>
  </w:comment>
  <w:comment w:id="9" w:author="Windows User" w:date="2024-08-30T11:20:00Z" w:initials="WU">
    <w:p w14:paraId="22572C95" w14:textId="77777777" w:rsidR="00CD18FC" w:rsidRDefault="00CD18FC">
      <w:pPr>
        <w:pStyle w:val="CommentText"/>
      </w:pPr>
      <w:r>
        <w:rPr>
          <w:rStyle w:val="CommentReference"/>
        </w:rPr>
        <w:annotationRef/>
      </w:r>
      <w:r>
        <w:rPr>
          <w:color w:val="FF0000"/>
        </w:rPr>
        <w:t xml:space="preserve">Riêng nội dung </w:t>
      </w:r>
      <w:r w:rsidRPr="00975885">
        <w:rPr>
          <w:color w:val="FF0000"/>
        </w:rPr>
        <w:t xml:space="preserve">Tièn độ xây dựng </w:t>
      </w:r>
      <w:r>
        <w:rPr>
          <w:color w:val="FF0000"/>
        </w:rPr>
        <w:t xml:space="preserve">của Hợp đồng mẫu </w:t>
      </w:r>
      <w:r w:rsidRPr="00975885">
        <w:rPr>
          <w:color w:val="FF0000"/>
        </w:rPr>
        <w:t>chỉ áp dụng cho HĐ nhà ở hình thành trong tương lai</w:t>
      </w:r>
    </w:p>
  </w:comment>
  <w:comment w:id="10" w:author="Windows User" w:date="2024-09-05T12:08:00Z" w:initials="WU">
    <w:p w14:paraId="57389A82" w14:textId="79B27BBD" w:rsidR="00CD18FC" w:rsidRDefault="00CD18FC">
      <w:pPr>
        <w:pStyle w:val="CommentText"/>
      </w:pPr>
      <w:r>
        <w:rPr>
          <w:rStyle w:val="CommentReference"/>
        </w:rPr>
        <w:annotationRef/>
      </w:r>
      <w:r w:rsidRPr="0080034C">
        <w:rPr>
          <w:color w:val="FF0000"/>
        </w:rPr>
        <w:t>Nội dung của HĐHTTL</w:t>
      </w:r>
    </w:p>
  </w:comment>
  <w:comment w:id="11" w:author="Windows User" w:date="2024-08-30T11:26:00Z" w:initials="WU">
    <w:p w14:paraId="055616B7" w14:textId="77777777" w:rsidR="00CD18FC" w:rsidRPr="00975885" w:rsidRDefault="00CD18FC">
      <w:pPr>
        <w:pStyle w:val="CommentText"/>
        <w:rPr>
          <w:color w:val="FF0000"/>
        </w:rPr>
      </w:pPr>
      <w:r w:rsidRPr="00975885">
        <w:rPr>
          <w:rStyle w:val="CommentReference"/>
          <w:color w:val="FF0000"/>
        </w:rPr>
        <w:annotationRef/>
      </w:r>
      <w:r w:rsidRPr="00975885">
        <w:rPr>
          <w:rFonts w:eastAsia="Times New Roman"/>
          <w:color w:val="FF0000"/>
          <w:sz w:val="26"/>
          <w:szCs w:val="26"/>
        </w:rPr>
        <w:t>Các bên đối chiếu với thỏa thuận về quyền và nghĩa vụ của 02 bên trong hợp đồng này để thỏa thuận cụ thể về điều kiện nhà ở được bàn giao cho Bên mua/bên thuê mua (như điều kiện Bên bán/bên cho thuê mua phải xây dựng xong nhà ở theo thiết kế, Bên mua/bên thuê mua phải đóng đủ tiền mua/thuê mua nhà ở theo thỏa thuận trong hợp đồng, ………………).</w:t>
      </w:r>
    </w:p>
  </w:comment>
  <w:comment w:id="12" w:author="Windows User" w:date="2024-08-30T11:43:00Z" w:initials="WU">
    <w:p w14:paraId="52B22200" w14:textId="77777777" w:rsidR="00CD18FC" w:rsidRPr="00207A20" w:rsidRDefault="00CD18FC">
      <w:pPr>
        <w:pStyle w:val="CommentText"/>
        <w:rPr>
          <w:sz w:val="28"/>
          <w:szCs w:val="28"/>
        </w:rPr>
      </w:pPr>
      <w:r>
        <w:rPr>
          <w:rStyle w:val="CommentReference"/>
        </w:rPr>
        <w:annotationRef/>
      </w:r>
      <w:r w:rsidRPr="00207A20">
        <w:rPr>
          <w:color w:val="FF0000"/>
          <w:sz w:val="28"/>
          <w:szCs w:val="28"/>
        </w:rPr>
        <w:t>Theo mức thỏa thuận và chính sách bán hàng từng dãy</w:t>
      </w:r>
    </w:p>
  </w:comment>
  <w:comment w:id="13" w:author="Windows User" w:date="2024-08-30T11:45:00Z" w:initials="WU">
    <w:p w14:paraId="16CF4AB2" w14:textId="77777777" w:rsidR="00CD18FC" w:rsidRDefault="00CD18FC">
      <w:pPr>
        <w:pStyle w:val="CommentText"/>
      </w:pPr>
      <w:r>
        <w:rPr>
          <w:rStyle w:val="CommentReference"/>
        </w:rPr>
        <w:annotationRef/>
      </w:r>
      <w:r w:rsidRPr="00207A20">
        <w:rPr>
          <w:color w:val="FF0000"/>
        </w:rPr>
        <w:t>Giá căn nhà</w:t>
      </w:r>
    </w:p>
  </w:comment>
  <w:comment w:id="14" w:author="Windows User" w:date="2024-08-30T11:28:00Z" w:initials="WU">
    <w:p w14:paraId="29714956" w14:textId="77777777" w:rsidR="00CD18FC" w:rsidRDefault="00CD18FC" w:rsidP="00D12FC5">
      <w:pPr>
        <w:pStyle w:val="ListParagraph"/>
        <w:shd w:val="clear" w:color="auto" w:fill="FFFFFF"/>
        <w:spacing w:before="120" w:after="120" w:line="288" w:lineRule="auto"/>
        <w:ind w:left="0"/>
        <w:jc w:val="both"/>
        <w:rPr>
          <w:rFonts w:eastAsia="Times New Roman"/>
          <w:color w:val="000000"/>
          <w:sz w:val="26"/>
          <w:szCs w:val="26"/>
        </w:rPr>
      </w:pPr>
      <w:r>
        <w:rPr>
          <w:rStyle w:val="CommentReference"/>
        </w:rPr>
        <w:annotationRef/>
      </w:r>
      <w:r w:rsidRPr="00D12FC5">
        <w:rPr>
          <w:rFonts w:eastAsia="Times New Roman"/>
          <w:color w:val="FF0000"/>
          <w:sz w:val="26"/>
          <w:szCs w:val="26"/>
        </w:rPr>
        <w:t>Bên bán/bên cho thuê mua bàn giao nhà ở cho Bên mua/bên thuê mua vào: ……………. (ghi rõ thời gian bàn giao nhà ở).</w:t>
      </w:r>
    </w:p>
    <w:p w14:paraId="7A172455" w14:textId="77777777" w:rsidR="00CD18FC" w:rsidRDefault="00CD18FC">
      <w:pPr>
        <w:pStyle w:val="CommentText"/>
      </w:pPr>
    </w:p>
  </w:comment>
  <w:comment w:id="15" w:author="Windows User" w:date="2024-08-30T11:34:00Z" w:initials="WU">
    <w:p w14:paraId="64D9C4A4" w14:textId="77777777" w:rsidR="00CD18FC" w:rsidRDefault="00CD18FC">
      <w:pPr>
        <w:pStyle w:val="CommentText"/>
        <w:rPr>
          <w:color w:val="FF0000"/>
        </w:rPr>
      </w:pPr>
      <w:r>
        <w:rPr>
          <w:rStyle w:val="CommentReference"/>
        </w:rPr>
        <w:annotationRef/>
      </w:r>
      <w:r w:rsidRPr="00D12FC5">
        <w:rPr>
          <w:color w:val="FF0000"/>
        </w:rPr>
        <w:t>Hợp đồng cũ là 02 tháng</w:t>
      </w:r>
    </w:p>
    <w:p w14:paraId="1159B9D9" w14:textId="77777777" w:rsidR="00CD18FC" w:rsidRPr="00D12FC5" w:rsidRDefault="00CD18FC" w:rsidP="00D12FC5">
      <w:pPr>
        <w:shd w:val="clear" w:color="auto" w:fill="FFFFFF"/>
        <w:spacing w:before="120" w:after="120" w:line="360" w:lineRule="auto"/>
        <w:rPr>
          <w:rFonts w:ascii="Arial" w:eastAsia="Times New Roman" w:hAnsi="Arial" w:cs="Arial"/>
          <w:color w:val="FF0000"/>
        </w:rPr>
      </w:pPr>
      <w:r w:rsidRPr="00D12FC5">
        <w:rPr>
          <w:rFonts w:ascii="Arial" w:eastAsia="Times New Roman" w:hAnsi="Arial" w:cs="Arial"/>
          <w:i/>
          <w:iCs/>
          <w:color w:val="FF0000"/>
        </w:rPr>
        <w:t>(Trường hợp không thể bàn giao nhà ở đúng thời hạn thì các bên phải thỏa thuận về các nội dung liên quan đến việc thay đổi thời hạn bàn giao).</w:t>
      </w:r>
    </w:p>
    <w:p w14:paraId="3A3B6D62" w14:textId="77777777" w:rsidR="00CD18FC" w:rsidRDefault="00CD18FC">
      <w:pPr>
        <w:pStyle w:val="CommentText"/>
      </w:pPr>
    </w:p>
  </w:comment>
  <w:comment w:id="16" w:author="Windows User" w:date="2024-08-29T08:19:00Z" w:initials="WU">
    <w:p w14:paraId="14E0213F" w14:textId="77777777" w:rsidR="00CD18FC" w:rsidRPr="00D12FC5" w:rsidRDefault="00CD18FC" w:rsidP="00D528E9">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7" w:author="Windows User" w:date="2024-08-29T08:19:00Z" w:initials="WU">
    <w:p w14:paraId="75681CCA" w14:textId="77777777" w:rsidR="00CD18FC" w:rsidRPr="00D12FC5" w:rsidRDefault="00CD18FC" w:rsidP="00975885">
      <w:pPr>
        <w:pStyle w:val="CommentText"/>
        <w:rPr>
          <w:color w:val="FF0000"/>
        </w:rPr>
      </w:pPr>
      <w:r w:rsidRPr="00D12FC5">
        <w:rPr>
          <w:rStyle w:val="CommentReference"/>
          <w:color w:val="FF0000"/>
        </w:rPr>
        <w:annotationRef/>
      </w:r>
      <w:r w:rsidRPr="00D12FC5">
        <w:rPr>
          <w:color w:val="FF0000"/>
        </w:rPr>
        <w:t xml:space="preserve">Bổ sung thêm </w:t>
      </w:r>
      <w:r>
        <w:rPr>
          <w:color w:val="FF0000"/>
        </w:rPr>
        <w:t xml:space="preserve">biểu mẫu </w:t>
      </w:r>
      <w:r w:rsidRPr="00D12FC5">
        <w:rPr>
          <w:color w:val="FF0000"/>
        </w:rPr>
        <w:t>phụ lục gian hạn thời gian bàn giao nếu có</w:t>
      </w:r>
    </w:p>
  </w:comment>
  <w:comment w:id="18" w:author="Windows User" w:date="2024-08-30T14:47:00Z" w:initials="WU">
    <w:p w14:paraId="53D42CA3" w14:textId="77777777" w:rsidR="00CD18FC" w:rsidRDefault="00CD18FC">
      <w:pPr>
        <w:pStyle w:val="CommentText"/>
      </w:pPr>
      <w:r>
        <w:rPr>
          <w:rStyle w:val="CommentReference"/>
        </w:rPr>
        <w:annotationRef/>
      </w:r>
      <w:r>
        <w:t>Đối với dãy nhà có sân thượng</w:t>
      </w:r>
    </w:p>
  </w:comment>
  <w:comment w:id="19" w:author="Windows User" w:date="2024-08-30T14:54:00Z" w:initials="WU">
    <w:p w14:paraId="0DC14DEC" w14:textId="77777777" w:rsidR="00CD18FC" w:rsidRDefault="00CD18FC">
      <w:pPr>
        <w:pStyle w:val="CommentText"/>
      </w:pPr>
      <w:r>
        <w:rPr>
          <w:rStyle w:val="CommentReference"/>
        </w:rPr>
        <w:annotationRef/>
      </w:r>
      <w:r w:rsidRPr="003C48E7">
        <w:rPr>
          <w:color w:val="FF0000"/>
        </w:rPr>
        <w:t>Thủ tục chuyển nhượng đang thực hiện tại công ty là 5.000.000đ/lần chuyển nhượng</w:t>
      </w:r>
    </w:p>
  </w:comment>
  <w:comment w:id="20" w:author="Windows User" w:date="2024-08-30T14:55:00Z" w:initials="WU">
    <w:p w14:paraId="4BD70F01" w14:textId="77777777" w:rsidR="00CD18FC" w:rsidRPr="003C48E7" w:rsidRDefault="00CD18FC" w:rsidP="00163772">
      <w:pPr>
        <w:pStyle w:val="ListParagraph"/>
        <w:numPr>
          <w:ilvl w:val="0"/>
          <w:numId w:val="15"/>
        </w:numPr>
        <w:shd w:val="clear" w:color="auto" w:fill="FFFFFF"/>
        <w:spacing w:before="120" w:after="120" w:line="288" w:lineRule="auto"/>
        <w:ind w:left="567"/>
        <w:jc w:val="both"/>
        <w:rPr>
          <w:rFonts w:eastAsia="Times New Roman"/>
          <w:color w:val="000000"/>
          <w:sz w:val="26"/>
          <w:szCs w:val="26"/>
        </w:rPr>
      </w:pPr>
      <w:r>
        <w:rPr>
          <w:rStyle w:val="CommentReference"/>
        </w:rPr>
        <w:annotationRef/>
      </w:r>
      <w:r w:rsidRPr="003C48E7">
        <w:rPr>
          <w:rFonts w:eastAsia="Times New Roman"/>
          <w:color w:val="FF0000"/>
          <w:sz w:val="26"/>
          <w:szCs w:val="26"/>
        </w:rPr>
        <w:t>(Các bên có thể thỏa thuận, ghi rõ các điều kiện chuyển nhượng hợp đồng mua căn hộ: …………….).</w:t>
      </w:r>
    </w:p>
    <w:p w14:paraId="14678304" w14:textId="77777777" w:rsidR="00CD18FC" w:rsidRDefault="00CD18FC">
      <w:pPr>
        <w:pStyle w:val="CommentText"/>
      </w:pPr>
    </w:p>
  </w:comment>
  <w:comment w:id="21" w:author="Windows User" w:date="2024-08-30T14:56:00Z" w:initials="WU">
    <w:p w14:paraId="6219E846" w14:textId="77777777" w:rsidR="00CD18FC" w:rsidRDefault="00CD18FC">
      <w:pPr>
        <w:pStyle w:val="CommentText"/>
      </w:pPr>
      <w:r>
        <w:rPr>
          <w:rStyle w:val="CommentReference"/>
        </w:rPr>
        <w:annotationRef/>
      </w:r>
      <w:r w:rsidRPr="000F12E6">
        <w:rPr>
          <w:color w:val="FF0000"/>
        </w:rPr>
        <w:t>Xác định khi nào được phéo chuyển nhượng cho bên thứ 3</w:t>
      </w:r>
    </w:p>
  </w:comment>
  <w:comment w:id="22" w:author="Windows User" w:date="2024-08-30T15:01:00Z" w:initials="WU">
    <w:p w14:paraId="16F0ABA2" w14:textId="77777777" w:rsidR="00CD18FC" w:rsidRDefault="00CD18FC">
      <w:pPr>
        <w:pStyle w:val="CommentText"/>
      </w:pPr>
      <w:r>
        <w:rPr>
          <w:rStyle w:val="CommentReference"/>
        </w:rPr>
        <w:annotationRef/>
      </w:r>
      <w:r w:rsidRPr="000F12E6">
        <w:rPr>
          <w:rFonts w:eastAsia="Times New Roman"/>
          <w:color w:val="FF0000"/>
          <w:sz w:val="26"/>
          <w:szCs w:val="26"/>
        </w:rPr>
        <w:t>(</w:t>
      </w:r>
      <w:r w:rsidRPr="000F12E6">
        <w:rPr>
          <w:rFonts w:eastAsia="Times New Roman"/>
          <w:i/>
          <w:color w:val="FF0000"/>
          <w:sz w:val="26"/>
          <w:szCs w:val="26"/>
        </w:rPr>
        <w:t>là các phần diện tích, hạng mục công trình xây dựng trong dự án mà theo hồ sơ quy hoạch, thiết kế và các giấy tờ pháp lý của dự án được phê duyệt xác định các phần diện tích, hạng mục công trình xây dựng để kinh doanh nhưng chủ đầu tư, Bên bán giữ lại không bán) (các bên thỏa thuận, mô tả cụ thể các nội dung này, đảm bảo không trái luật và không trái đạo đức xã hội) </w:t>
      </w:r>
      <w:r w:rsidRPr="000F12E6">
        <w:rPr>
          <w:rFonts w:eastAsia="Times New Roman"/>
          <w:color w:val="FF0000"/>
          <w:sz w:val="26"/>
          <w:szCs w:val="26"/>
        </w:rPr>
        <w:t>...............</w:t>
      </w:r>
    </w:p>
  </w:comment>
  <w:comment w:id="23" w:author="Windows User" w:date="2024-09-02T14:21:00Z" w:initials="WU">
    <w:p w14:paraId="29F53667" w14:textId="77777777" w:rsidR="00CD18FC" w:rsidRPr="00435761" w:rsidRDefault="00CD18FC" w:rsidP="00435761">
      <w:pPr>
        <w:pStyle w:val="ListParagraph"/>
        <w:shd w:val="clear" w:color="auto" w:fill="FFFFFF"/>
        <w:spacing w:before="120" w:after="120" w:line="288" w:lineRule="auto"/>
        <w:ind w:left="567"/>
        <w:jc w:val="both"/>
        <w:rPr>
          <w:rFonts w:eastAsia="Times New Roman"/>
          <w:color w:val="FF0000"/>
          <w:sz w:val="26"/>
          <w:szCs w:val="26"/>
        </w:rPr>
      </w:pPr>
      <w:r>
        <w:rPr>
          <w:rStyle w:val="CommentReference"/>
        </w:rPr>
        <w:annotationRef/>
      </w:r>
      <w:r w:rsidRPr="00435761">
        <w:rPr>
          <w:rFonts w:eastAsia="Times New Roman"/>
          <w:color w:val="FF0000"/>
          <w:sz w:val="26"/>
          <w:szCs w:val="26"/>
        </w:rPr>
        <w:t>(nếu có): (các bên thỏa thuận, mô tả cụ thể các nội dung này, đảm bảo phải không trái luật và không trái đạo đức xã hội)</w:t>
      </w:r>
    </w:p>
    <w:p w14:paraId="3F34CB02" w14:textId="77777777" w:rsidR="00CD18FC" w:rsidRDefault="00CD18FC">
      <w:pPr>
        <w:pStyle w:val="CommentText"/>
      </w:pPr>
    </w:p>
  </w:comment>
  <w:comment w:id="24" w:author="Windows User" w:date="2024-09-04T13:25:00Z" w:initials="WU">
    <w:p w14:paraId="09E27DA6" w14:textId="77777777" w:rsidR="00CD18FC" w:rsidRDefault="00CD18FC" w:rsidP="00C16864">
      <w:pPr>
        <w:pStyle w:val="CommentText"/>
      </w:pPr>
      <w:r>
        <w:rPr>
          <w:rStyle w:val="CommentReference"/>
        </w:rPr>
        <w:annotationRef/>
      </w:r>
      <w:r w:rsidRPr="00B074A7">
        <w:rPr>
          <w:color w:val="FF0000"/>
        </w:rPr>
        <w:t>Đối với dãy nào có phần qui định hàng rào</w:t>
      </w:r>
    </w:p>
  </w:comment>
  <w:comment w:id="25" w:author="Windows User" w:date="2024-09-04T13:25:00Z" w:initials="WU">
    <w:p w14:paraId="50FAF669" w14:textId="77777777" w:rsidR="00CD18FC" w:rsidRDefault="00CD18FC" w:rsidP="00C16864">
      <w:pPr>
        <w:pStyle w:val="CommentText"/>
      </w:pPr>
      <w:r>
        <w:rPr>
          <w:rStyle w:val="CommentReference"/>
        </w:rPr>
        <w:annotationRef/>
      </w:r>
    </w:p>
  </w:comment>
  <w:comment w:id="26" w:author="ngochue0411@gmail.com" w:date="2024-09-02T21:57:00Z" w:initials="n">
    <w:p w14:paraId="675CF167" w14:textId="77777777" w:rsidR="00CD18FC" w:rsidRDefault="00CD18FC">
      <w:pPr>
        <w:pStyle w:val="CommentText"/>
      </w:pPr>
      <w:r>
        <w:rPr>
          <w:rStyle w:val="CommentReference"/>
        </w:rPr>
        <w:annotationRef/>
      </w:r>
    </w:p>
    <w:p w14:paraId="73A5E8E9" w14:textId="77777777" w:rsidR="00CD18FC" w:rsidRPr="003F5C01" w:rsidRDefault="00CD18FC">
      <w:pPr>
        <w:pStyle w:val="CommentText"/>
        <w:rPr>
          <w:color w:val="FF0000"/>
          <w:sz w:val="28"/>
          <w:szCs w:val="28"/>
        </w:rPr>
      </w:pPr>
      <w:r w:rsidRPr="003F5C01">
        <w:rPr>
          <w:color w:val="FF0000"/>
          <w:sz w:val="28"/>
          <w:szCs w:val="28"/>
        </w:rPr>
        <w:t>Thống nhất số ngày phản hồi nhận thông báo</w:t>
      </w:r>
    </w:p>
  </w:comment>
  <w:comment w:id="27" w:author="Windows User" w:date="2024-09-02T14:42:00Z" w:initials="WU">
    <w:p w14:paraId="3EE53372" w14:textId="77777777" w:rsidR="00CD18FC" w:rsidRPr="004A7139" w:rsidRDefault="00CD18FC" w:rsidP="004A7139">
      <w:pPr>
        <w:shd w:val="clear" w:color="auto" w:fill="FFFFFF"/>
        <w:spacing w:before="120" w:after="120" w:line="360" w:lineRule="auto"/>
        <w:rPr>
          <w:rFonts w:ascii="Arial" w:eastAsia="Times New Roman" w:hAnsi="Arial" w:cs="Arial"/>
          <w:color w:val="FF0000"/>
        </w:rPr>
      </w:pPr>
      <w:r>
        <w:rPr>
          <w:rStyle w:val="CommentReference"/>
        </w:rPr>
        <w:annotationRef/>
      </w:r>
      <w:r w:rsidRPr="004A7139">
        <w:rPr>
          <w:rFonts w:ascii="Arial" w:eastAsia="Times New Roman" w:hAnsi="Arial" w:cs="Arial"/>
          <w:color w:val="FF0000"/>
        </w:rPr>
        <w:t>b) Được sử dụng ... chỗ để xe ô tô/xe máy trong khu vực đỗ xe của dự án </w:t>
      </w:r>
      <w:r w:rsidRPr="004A7139">
        <w:rPr>
          <w:rFonts w:ascii="Arial" w:eastAsia="Times New Roman" w:hAnsi="Arial" w:cs="Arial"/>
          <w:i/>
          <w:iCs/>
          <w:color w:val="FF0000"/>
        </w:rPr>
        <w:t>(các bên thỏa thuận cụ thể nội dung này về vị trí, diện tích ………. để xe);</w:t>
      </w:r>
    </w:p>
    <w:p w14:paraId="79F37F8A" w14:textId="77777777" w:rsidR="00CD18FC" w:rsidRPr="004A7139" w:rsidRDefault="00CD18FC">
      <w:pPr>
        <w:pStyle w:val="CommentText"/>
        <w:rPr>
          <w:color w:val="FF0000"/>
        </w:rPr>
      </w:pPr>
    </w:p>
  </w:comment>
  <w:comment w:id="28" w:author="Windows User" w:date="2024-09-02T14:43:00Z" w:initials="WU">
    <w:p w14:paraId="0D70DD41" w14:textId="77777777" w:rsidR="00CD18FC" w:rsidRDefault="00CD18FC">
      <w:pPr>
        <w:pStyle w:val="CommentText"/>
      </w:pPr>
      <w:r>
        <w:rPr>
          <w:rStyle w:val="CommentReference"/>
        </w:rPr>
        <w:annotationRef/>
      </w:r>
      <w:r w:rsidRPr="004A7139">
        <w:rPr>
          <w:color w:val="FF0000"/>
        </w:rPr>
        <w:t>Xem có cần giữ nội dung này không?</w:t>
      </w:r>
    </w:p>
  </w:comment>
  <w:comment w:id="29" w:author="Windows User" w:date="2024-09-02T18:02:00Z" w:initials="WU">
    <w:p w14:paraId="3DE4AD80" w14:textId="77777777" w:rsidR="00CD18FC" w:rsidRDefault="00CD18FC" w:rsidP="00393C88">
      <w:pPr>
        <w:pStyle w:val="CommentText"/>
      </w:pPr>
      <w:r>
        <w:rPr>
          <w:rStyle w:val="CommentReference"/>
        </w:rPr>
        <w:annotationRef/>
      </w:r>
      <w:r w:rsidRPr="00393C88">
        <w:rPr>
          <w:rFonts w:eastAsia="Times New Roman"/>
          <w:i/>
          <w:iCs/>
          <w:color w:val="FF0000"/>
          <w:sz w:val="26"/>
          <w:szCs w:val="26"/>
        </w:rPr>
        <w:t>(có hoặc không tính lãi suất do các bên thỏa thuận)</w:t>
      </w:r>
    </w:p>
  </w:comment>
  <w:comment w:id="30" w:author="Windows User" w:date="2024-09-02T18:02:00Z" w:initials="WU">
    <w:p w14:paraId="08E0EBC2" w14:textId="77777777" w:rsidR="00CD18FC" w:rsidRPr="00393C88" w:rsidRDefault="00CD18FC" w:rsidP="00393C88">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37C1264D" w14:textId="77777777" w:rsidR="00CD18FC" w:rsidRDefault="00CD18FC">
      <w:pPr>
        <w:pStyle w:val="CommentText"/>
      </w:pPr>
    </w:p>
  </w:comment>
  <w:comment w:id="31" w:author="Windows User" w:date="2024-09-02T18:08:00Z" w:initials="WU">
    <w:p w14:paraId="07E733FD" w14:textId="77777777" w:rsidR="00CD18FC" w:rsidRDefault="00CD18FC">
      <w:pPr>
        <w:pStyle w:val="CommentText"/>
      </w:pPr>
      <w:r>
        <w:rPr>
          <w:rStyle w:val="CommentReference"/>
        </w:rPr>
        <w:annotationRef/>
      </w:r>
      <w:r w:rsidRPr="00393C88">
        <w:rPr>
          <w:rFonts w:eastAsia="Times New Roman"/>
          <w:iCs/>
          <w:color w:val="FF0000"/>
          <w:sz w:val="26"/>
          <w:szCs w:val="26"/>
        </w:rPr>
        <w:t>(các bên thỏa thuận cụ thể % lãi suất/ngày hoặc theo từng tháng và lãi suất có kỳ hạn .... tháng hoặc không kỳ hạn)</w:t>
      </w:r>
    </w:p>
  </w:comment>
  <w:comment w:id="32" w:author="ngochue0411@gmail.com" w:date="2024-09-02T22:30:00Z" w:initials="n">
    <w:p w14:paraId="4BC2267C" w14:textId="77777777" w:rsidR="00CD18FC" w:rsidRPr="00521F8A" w:rsidRDefault="00CD18FC">
      <w:pPr>
        <w:pStyle w:val="CommentText"/>
        <w:rPr>
          <w:color w:val="FF0000"/>
          <w:sz w:val="28"/>
          <w:szCs w:val="28"/>
        </w:rPr>
      </w:pPr>
      <w:r>
        <w:rPr>
          <w:rStyle w:val="CommentReference"/>
        </w:rPr>
        <w:annotationRef/>
      </w:r>
      <w:r w:rsidRPr="00521F8A">
        <w:rPr>
          <w:color w:val="FF0000"/>
          <w:sz w:val="28"/>
          <w:szCs w:val="28"/>
        </w:rPr>
        <w:t>Hợp đồng cũ không có quy định số ngày nhưng HĐ mẫu có yêu cầu ghi rõ số ngày</w:t>
      </w:r>
    </w:p>
  </w:comment>
  <w:comment w:id="33" w:author="Windows User" w:date="2024-09-02T18:10:00Z" w:initials="WU">
    <w:p w14:paraId="724B3803" w14:textId="77777777" w:rsidR="00CD18FC" w:rsidRDefault="00CD18FC" w:rsidP="00EC3171">
      <w:pPr>
        <w:pStyle w:val="CommentText"/>
      </w:pPr>
      <w:r>
        <w:rPr>
          <w:rStyle w:val="CommentReference"/>
        </w:rPr>
        <w:annotationRef/>
      </w:r>
      <w:r w:rsidRPr="00EC3171">
        <w:rPr>
          <w:rFonts w:eastAsia="Times New Roman"/>
          <w:i/>
          <w:iCs/>
          <w:color w:val="FF0000"/>
          <w:sz w:val="26"/>
          <w:szCs w:val="26"/>
        </w:rPr>
        <w:t>(các bên thỏa thuận có hoặc không tính lãi suất)</w:t>
      </w:r>
    </w:p>
  </w:comment>
  <w:comment w:id="34" w:author="Windows User" w:date="2024-09-02T18:02:00Z" w:initials="WU">
    <w:p w14:paraId="4AB0CA8B" w14:textId="77777777" w:rsidR="00CD18FC" w:rsidRPr="00393C88" w:rsidRDefault="00CD18FC" w:rsidP="00EC3171">
      <w:pPr>
        <w:shd w:val="clear" w:color="auto" w:fill="FFFFFF"/>
        <w:spacing w:before="120" w:after="120" w:line="288" w:lineRule="auto"/>
        <w:ind w:left="567"/>
        <w:jc w:val="both"/>
        <w:rPr>
          <w:rFonts w:eastAsia="Times New Roman"/>
          <w:i/>
          <w:iCs/>
          <w:color w:val="FF0000"/>
          <w:sz w:val="26"/>
          <w:szCs w:val="26"/>
        </w:rPr>
      </w:pPr>
      <w:r>
        <w:rPr>
          <w:rStyle w:val="CommentReference"/>
        </w:rPr>
        <w:annotationRef/>
      </w:r>
      <w:r w:rsidRPr="00393C88">
        <w:rPr>
          <w:rFonts w:eastAsia="Times New Roman"/>
          <w:i/>
          <w:iCs/>
          <w:color w:val="FF0000"/>
          <w:sz w:val="26"/>
          <w:szCs w:val="26"/>
        </w:rPr>
        <w:t>(do các bên thỏa thuận % này).</w:t>
      </w:r>
    </w:p>
    <w:p w14:paraId="7B570F48" w14:textId="77777777" w:rsidR="00CD18FC" w:rsidRDefault="00CD18FC" w:rsidP="00EC3171">
      <w:pPr>
        <w:pStyle w:val="CommentText"/>
      </w:pPr>
    </w:p>
  </w:comment>
  <w:comment w:id="35" w:author="Windows User" w:date="2024-09-02T18:16:00Z" w:initials="WU">
    <w:p w14:paraId="55F246B9" w14:textId="77777777" w:rsidR="00CD18FC" w:rsidRDefault="00CD18FC">
      <w:pPr>
        <w:pStyle w:val="CommentText"/>
      </w:pPr>
      <w:r>
        <w:rPr>
          <w:rStyle w:val="CommentReference"/>
        </w:rPr>
        <w:annotationRef/>
      </w:r>
      <w:r w:rsidRPr="00EC3171">
        <w:rPr>
          <w:rFonts w:eastAsia="Times New Roman"/>
          <w:color w:val="FF0000"/>
          <w:sz w:val="26"/>
          <w:szCs w:val="26"/>
        </w:rPr>
        <w:t>(các bên thỏa thuận cụ thể)</w:t>
      </w:r>
    </w:p>
  </w:comment>
  <w:comment w:id="36" w:author="Windows User" w:date="2024-09-02T18:23:00Z" w:initials="WU">
    <w:p w14:paraId="4A9013ED" w14:textId="77777777" w:rsidR="00CD18FC" w:rsidRDefault="00CD18FC">
      <w:pPr>
        <w:pStyle w:val="CommentText"/>
      </w:pPr>
      <w:r>
        <w:rPr>
          <w:rStyle w:val="CommentReference"/>
        </w:rPr>
        <w:annotationRef/>
      </w:r>
      <w:r w:rsidRPr="00AD3A29">
        <w:rPr>
          <w:color w:val="FF0000"/>
        </w:rPr>
        <w:t>Thống nhất số ngày</w:t>
      </w:r>
    </w:p>
  </w:comment>
  <w:comment w:id="37" w:author="Windows User" w:date="2024-09-02T18:25:00Z" w:initials="WU">
    <w:p w14:paraId="14595A72" w14:textId="77777777" w:rsidR="00CD18FC" w:rsidRDefault="00CD18FC">
      <w:pPr>
        <w:pStyle w:val="CommentText"/>
      </w:pPr>
      <w:r>
        <w:rPr>
          <w:rStyle w:val="CommentReference"/>
        </w:rPr>
        <w:annotationRef/>
      </w:r>
      <w:r w:rsidRPr="00AD3A29">
        <w:rPr>
          <w:color w:val="FF0000"/>
        </w:rPr>
        <w:t>Xem lại số ngày</w:t>
      </w:r>
    </w:p>
  </w:comment>
  <w:comment w:id="38" w:author="ngochue0411@gmail.com" w:date="2024-09-02T22:42:00Z" w:initials="n">
    <w:p w14:paraId="42EF77BE" w14:textId="77777777" w:rsidR="00CD18FC" w:rsidRDefault="00CD18FC">
      <w:pPr>
        <w:pStyle w:val="CommentText"/>
      </w:pPr>
      <w:r>
        <w:rPr>
          <w:rStyle w:val="CommentReference"/>
        </w:rPr>
        <w:annotationRef/>
      </w:r>
    </w:p>
    <w:p w14:paraId="77D193EE" w14:textId="77777777" w:rsidR="00CD18FC" w:rsidRDefault="00CD18FC" w:rsidP="00163772">
      <w:pPr>
        <w:pStyle w:val="ListParagraph"/>
        <w:numPr>
          <w:ilvl w:val="0"/>
          <w:numId w:val="23"/>
        </w:numPr>
        <w:shd w:val="clear" w:color="auto" w:fill="FFFFFF"/>
        <w:spacing w:before="120" w:after="120" w:line="288" w:lineRule="auto"/>
        <w:ind w:left="567" w:hanging="567"/>
        <w:jc w:val="both"/>
        <w:rPr>
          <w:rFonts w:eastAsia="Times New Roman"/>
          <w:color w:val="000000"/>
          <w:sz w:val="26"/>
          <w:szCs w:val="26"/>
        </w:rPr>
      </w:pPr>
      <w:r w:rsidRPr="006106F6">
        <w:rPr>
          <w:rFonts w:eastAsia="Times New Roman"/>
          <w:color w:val="FF0000"/>
        </w:rPr>
        <w:t xml:space="preserve">(ghi rõ đối với Bên bán/bên cho thuê mua, đối với Bên mua/bên thuê mua): </w:t>
      </w:r>
      <w:r w:rsidRPr="00AD3A29">
        <w:rPr>
          <w:rFonts w:eastAsia="Times New Roman"/>
          <w:color w:val="000000"/>
          <w:sz w:val="26"/>
          <w:szCs w:val="26"/>
        </w:rPr>
        <w:t>...............................................................................................</w:t>
      </w:r>
    </w:p>
    <w:p w14:paraId="3E24FE7B" w14:textId="77777777" w:rsidR="00CD18FC" w:rsidRDefault="00CD18FC">
      <w:pPr>
        <w:pStyle w:val="CommentText"/>
      </w:pPr>
    </w:p>
  </w:comment>
  <w:comment w:id="39" w:author="ngochue0411@gmail.com" w:date="2024-09-03T22:00:00Z" w:initials="n">
    <w:p w14:paraId="2C43999D" w14:textId="77777777" w:rsidR="00CD18FC" w:rsidRDefault="00CD18FC">
      <w:pPr>
        <w:pStyle w:val="CommentText"/>
        <w:rPr>
          <w:lang w:val="vi-VN"/>
        </w:rPr>
      </w:pPr>
      <w:r>
        <w:rPr>
          <w:rStyle w:val="CommentReference"/>
        </w:rPr>
        <w:annotationRef/>
      </w:r>
    </w:p>
    <w:p w14:paraId="3868E936" w14:textId="77777777" w:rsidR="00CD18FC" w:rsidRPr="00715205" w:rsidRDefault="00CD18FC">
      <w:pPr>
        <w:pStyle w:val="CommentText"/>
        <w:rPr>
          <w:color w:val="FF0000"/>
          <w:lang w:val="vi-VN"/>
        </w:rPr>
      </w:pPr>
      <w:r w:rsidRPr="00715205">
        <w:rPr>
          <w:rFonts w:eastAsia="Times New Roman"/>
          <w:color w:val="FF0000"/>
          <w:sz w:val="26"/>
          <w:szCs w:val="26"/>
        </w:rPr>
        <w:t>(</w:t>
      </w:r>
      <w:r w:rsidRPr="00715205">
        <w:rPr>
          <w:rFonts w:eastAsia="Times New Roman"/>
          <w:i/>
          <w:color w:val="FF0000"/>
          <w:sz w:val="26"/>
          <w:szCs w:val="26"/>
        </w:rPr>
        <w:t>nếu Bên mua có nhiều người thì Bên mua thỏa thuận cử 01 người đại diện để nhận thông báo</w:t>
      </w:r>
      <w:r w:rsidRPr="00715205">
        <w:rPr>
          <w:rFonts w:eastAsia="Times New Roman"/>
          <w:color w:val="FF0000"/>
          <w:sz w:val="26"/>
          <w:szCs w:val="26"/>
        </w:rPr>
        <w:t>) </w:t>
      </w:r>
    </w:p>
  </w:comment>
  <w:comment w:id="40" w:author="ngochue0411@gmail.com" w:date="2024-09-03T22:05:00Z" w:initials="n">
    <w:p w14:paraId="2BC799E8" w14:textId="77777777" w:rsidR="00CD18FC" w:rsidRPr="00715205" w:rsidRDefault="00CD18FC">
      <w:pPr>
        <w:pStyle w:val="CommentText"/>
        <w:rPr>
          <w:color w:val="FF0000"/>
          <w:sz w:val="28"/>
          <w:szCs w:val="28"/>
          <w:lang w:val="vi-VN"/>
        </w:rPr>
      </w:pPr>
      <w:r>
        <w:rPr>
          <w:rStyle w:val="CommentReference"/>
        </w:rPr>
        <w:annotationRef/>
      </w:r>
      <w:r>
        <w:rPr>
          <w:lang w:val="vi-VN"/>
        </w:rPr>
        <w:t xml:space="preserve"> </w:t>
      </w:r>
      <w:r w:rsidRPr="00715205">
        <w:rPr>
          <w:color w:val="FF0000"/>
          <w:sz w:val="28"/>
          <w:szCs w:val="28"/>
          <w:lang w:val="vi-VN"/>
        </w:rPr>
        <w:t>Xem lại số ngày phù hợp chưa</w:t>
      </w:r>
    </w:p>
  </w:comment>
  <w:comment w:id="41" w:author="ngochue0411@gmail.com" w:date="2024-09-03T22:06:00Z" w:initials="n">
    <w:p w14:paraId="2368123B" w14:textId="77777777" w:rsidR="00CD18FC" w:rsidRPr="00715205" w:rsidRDefault="00CD18FC">
      <w:pPr>
        <w:pStyle w:val="CommentText"/>
        <w:rPr>
          <w:color w:val="FF0000"/>
          <w:lang w:val="vi-VN"/>
        </w:rPr>
      </w:pPr>
      <w:r>
        <w:rPr>
          <w:rStyle w:val="CommentReference"/>
        </w:rPr>
        <w:annotationRef/>
      </w:r>
      <w:r w:rsidRPr="00715205">
        <w:rPr>
          <w:color w:val="FF0000"/>
          <w:lang w:val="vi-VN"/>
        </w:rPr>
        <w:t>Xác nhận hình thức đảm bảo</w:t>
      </w:r>
    </w:p>
  </w:comment>
  <w:comment w:id="42" w:author="ngochue0411@gmail.com" w:date="2024-09-02T23:01:00Z" w:initials="n">
    <w:p w14:paraId="37E44694" w14:textId="77777777" w:rsidR="00CD18FC" w:rsidRPr="006B0F6D" w:rsidRDefault="00CD18FC">
      <w:pPr>
        <w:pStyle w:val="CommentText"/>
        <w:rPr>
          <w:color w:val="FF0000"/>
          <w:sz w:val="28"/>
          <w:szCs w:val="28"/>
        </w:rPr>
      </w:pPr>
      <w:r w:rsidRPr="006B0F6D">
        <w:rPr>
          <w:rStyle w:val="CommentReference"/>
          <w:color w:val="FF0000"/>
          <w:sz w:val="28"/>
          <w:szCs w:val="28"/>
        </w:rPr>
        <w:annotationRef/>
      </w:r>
    </w:p>
    <w:p w14:paraId="4B746BB7" w14:textId="77777777" w:rsidR="00CD18FC" w:rsidRPr="006B0F6D" w:rsidRDefault="00CD18FC">
      <w:pPr>
        <w:pStyle w:val="CommentText"/>
        <w:rPr>
          <w:color w:val="FF0000"/>
          <w:sz w:val="28"/>
          <w:szCs w:val="28"/>
        </w:rPr>
      </w:pPr>
      <w:r w:rsidRPr="006B0F6D">
        <w:rPr>
          <w:rFonts w:eastAsia="Times New Roman"/>
          <w:color w:val="FF0000"/>
          <w:sz w:val="28"/>
          <w:szCs w:val="28"/>
        </w:rPr>
        <w:t>Kèm theo hợp đồng này là 01 bản vẽ thiết kế mặt bằng nhà ở mua nêu tại Điều 1 của hợp đồng này đã được phê duyệt, 01 bản danh mục vật liệu xây dựng nhà ở (nếu mua bán/thuê mua nhà ở hình thành trong tương lai) và các giấy tờ khác: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2683EB" w15:done="0"/>
  <w15:commentEx w15:paraId="59719E65" w15:done="0"/>
  <w15:commentEx w15:paraId="76D6787B" w15:done="0"/>
  <w15:commentEx w15:paraId="28B792B9" w15:done="0"/>
  <w15:commentEx w15:paraId="1721102E" w15:done="0"/>
  <w15:commentEx w15:paraId="365CEB7E" w15:done="0"/>
  <w15:commentEx w15:paraId="6BB110D6" w15:done="0"/>
  <w15:commentEx w15:paraId="61565962" w15:done="0"/>
  <w15:commentEx w15:paraId="22572C95" w15:done="0"/>
  <w15:commentEx w15:paraId="57389A82" w15:done="0"/>
  <w15:commentEx w15:paraId="055616B7" w15:done="0"/>
  <w15:commentEx w15:paraId="52B22200" w15:done="0"/>
  <w15:commentEx w15:paraId="16CF4AB2" w15:done="0"/>
  <w15:commentEx w15:paraId="7A172455" w15:done="0"/>
  <w15:commentEx w15:paraId="3A3B6D62" w15:done="0"/>
  <w15:commentEx w15:paraId="14E0213F" w15:done="0"/>
  <w15:commentEx w15:paraId="75681CCA" w15:done="0"/>
  <w15:commentEx w15:paraId="53D42CA3" w15:done="0"/>
  <w15:commentEx w15:paraId="0DC14DEC" w15:done="0"/>
  <w15:commentEx w15:paraId="14678304" w15:done="0"/>
  <w15:commentEx w15:paraId="6219E846" w15:done="0"/>
  <w15:commentEx w15:paraId="16F0ABA2" w15:done="0"/>
  <w15:commentEx w15:paraId="3F34CB02" w15:done="0"/>
  <w15:commentEx w15:paraId="09E27DA6" w15:done="0"/>
  <w15:commentEx w15:paraId="50FAF669" w15:done="0"/>
  <w15:commentEx w15:paraId="73A5E8E9" w15:done="0"/>
  <w15:commentEx w15:paraId="79F37F8A" w15:done="0"/>
  <w15:commentEx w15:paraId="0D70DD41" w15:done="0"/>
  <w15:commentEx w15:paraId="3DE4AD80" w15:done="0"/>
  <w15:commentEx w15:paraId="37C1264D" w15:done="0"/>
  <w15:commentEx w15:paraId="07E733FD" w15:done="0"/>
  <w15:commentEx w15:paraId="4BC2267C" w15:done="0"/>
  <w15:commentEx w15:paraId="724B3803" w15:done="0"/>
  <w15:commentEx w15:paraId="7B570F48" w15:done="0"/>
  <w15:commentEx w15:paraId="55F246B9" w15:done="0"/>
  <w15:commentEx w15:paraId="4A9013ED" w15:done="0"/>
  <w15:commentEx w15:paraId="14595A72" w15:done="0"/>
  <w15:commentEx w15:paraId="3E24FE7B" w15:done="0"/>
  <w15:commentEx w15:paraId="3868E936" w15:done="0"/>
  <w15:commentEx w15:paraId="2BC799E8" w15:done="0"/>
  <w15:commentEx w15:paraId="2368123B" w15:done="0"/>
  <w15:commentEx w15:paraId="4B746B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2683EB" w16cid:durableId="3E2683EB"/>
  <w16cid:commentId w16cid:paraId="59719E65" w16cid:durableId="59719E65"/>
  <w16cid:commentId w16cid:paraId="76D6787B" w16cid:durableId="76D6787B"/>
  <w16cid:commentId w16cid:paraId="28B792B9" w16cid:durableId="28B792B9"/>
  <w16cid:commentId w16cid:paraId="1721102E" w16cid:durableId="1721102E"/>
  <w16cid:commentId w16cid:paraId="365CEB7E" w16cid:durableId="365CEB7E"/>
  <w16cid:commentId w16cid:paraId="6BB110D6" w16cid:durableId="6BB110D6"/>
  <w16cid:commentId w16cid:paraId="61565962" w16cid:durableId="61565962"/>
  <w16cid:commentId w16cid:paraId="22572C95" w16cid:durableId="22572C95"/>
  <w16cid:commentId w16cid:paraId="57389A82" w16cid:durableId="57389A82"/>
  <w16cid:commentId w16cid:paraId="055616B7" w16cid:durableId="055616B7"/>
  <w16cid:commentId w16cid:paraId="52B22200" w16cid:durableId="52B22200"/>
  <w16cid:commentId w16cid:paraId="16CF4AB2" w16cid:durableId="16CF4AB2"/>
  <w16cid:commentId w16cid:paraId="7A172455" w16cid:durableId="7A172455"/>
  <w16cid:commentId w16cid:paraId="3A3B6D62" w16cid:durableId="3A3B6D62"/>
  <w16cid:commentId w16cid:paraId="14E0213F" w16cid:durableId="14E0213F"/>
  <w16cid:commentId w16cid:paraId="75681CCA" w16cid:durableId="75681CCA"/>
  <w16cid:commentId w16cid:paraId="53D42CA3" w16cid:durableId="53D42CA3"/>
  <w16cid:commentId w16cid:paraId="0DC14DEC" w16cid:durableId="0DC14DEC"/>
  <w16cid:commentId w16cid:paraId="14678304" w16cid:durableId="14678304"/>
  <w16cid:commentId w16cid:paraId="6219E846" w16cid:durableId="6219E846"/>
  <w16cid:commentId w16cid:paraId="16F0ABA2" w16cid:durableId="16F0ABA2"/>
  <w16cid:commentId w16cid:paraId="3F34CB02" w16cid:durableId="3F34CB02"/>
  <w16cid:commentId w16cid:paraId="09E27DA6" w16cid:durableId="09E27DA6"/>
  <w16cid:commentId w16cid:paraId="50FAF669" w16cid:durableId="50FAF669"/>
  <w16cid:commentId w16cid:paraId="73A5E8E9" w16cid:durableId="73A5E8E9"/>
  <w16cid:commentId w16cid:paraId="79F37F8A" w16cid:durableId="79F37F8A"/>
  <w16cid:commentId w16cid:paraId="0D70DD41" w16cid:durableId="0D70DD41"/>
  <w16cid:commentId w16cid:paraId="3DE4AD80" w16cid:durableId="3DE4AD80"/>
  <w16cid:commentId w16cid:paraId="37C1264D" w16cid:durableId="37C1264D"/>
  <w16cid:commentId w16cid:paraId="07E733FD" w16cid:durableId="07E733FD"/>
  <w16cid:commentId w16cid:paraId="4BC2267C" w16cid:durableId="4BC2267C"/>
  <w16cid:commentId w16cid:paraId="724B3803" w16cid:durableId="724B3803"/>
  <w16cid:commentId w16cid:paraId="7B570F48" w16cid:durableId="7B570F48"/>
  <w16cid:commentId w16cid:paraId="55F246B9" w16cid:durableId="55F246B9"/>
  <w16cid:commentId w16cid:paraId="4A9013ED" w16cid:durableId="4A9013ED"/>
  <w16cid:commentId w16cid:paraId="14595A72" w16cid:durableId="14595A72"/>
  <w16cid:commentId w16cid:paraId="3E24FE7B" w16cid:durableId="3E24FE7B"/>
  <w16cid:commentId w16cid:paraId="3868E936" w16cid:durableId="3868E936"/>
  <w16cid:commentId w16cid:paraId="2BC799E8" w16cid:durableId="2BC799E8"/>
  <w16cid:commentId w16cid:paraId="2368123B" w16cid:durableId="2368123B"/>
  <w16cid:commentId w16cid:paraId="4B746BB7" w16cid:durableId="4B746B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751B0" w14:textId="77777777" w:rsidR="006C19C9" w:rsidRDefault="006C19C9">
      <w:r>
        <w:separator/>
      </w:r>
    </w:p>
  </w:endnote>
  <w:endnote w:type="continuationSeparator" w:id="0">
    <w:p w14:paraId="7E057587" w14:textId="77777777" w:rsidR="006C19C9" w:rsidRDefault="006C1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NI-Times">
    <w:altName w:val="Calibri"/>
    <w:panose1 w:val="00000000000000000000"/>
    <w:charset w:val="00"/>
    <w:family w:val="auto"/>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Inte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C39A" w14:textId="598DC2A9" w:rsidR="00CD18FC" w:rsidRPr="0005508F" w:rsidRDefault="00CD18FC" w:rsidP="0005508F">
    <w:pPr>
      <w:pStyle w:val="Footer"/>
      <w:pBdr>
        <w:top w:val="thinThickSmallGap" w:sz="24" w:space="1" w:color="622423"/>
      </w:pBdr>
      <w:tabs>
        <w:tab w:val="clear" w:pos="4320"/>
        <w:tab w:val="clear" w:pos="8640"/>
        <w:tab w:val="right" w:pos="8788"/>
      </w:tabs>
      <w:rPr>
        <w:i/>
        <w:sz w:val="24"/>
        <w:szCs w:val="24"/>
      </w:rPr>
    </w:pPr>
    <w:r w:rsidRPr="0020671A">
      <w:rPr>
        <w:rStyle w:val="PageNumber"/>
        <w:i/>
        <w:sz w:val="26"/>
        <w:szCs w:val="26"/>
      </w:rPr>
      <w:t>PVCL – Hợp đồng mua bán nhà ở</w:t>
    </w:r>
    <w:r>
      <w:rPr>
        <w:rStyle w:val="PageNumber"/>
        <w:i/>
        <w:sz w:val="26"/>
        <w:szCs w:val="26"/>
      </w:rPr>
      <w:t xml:space="preserve"> hình thành trong tương lai</w:t>
    </w:r>
    <w:r w:rsidRPr="0005508F">
      <w:rPr>
        <w:sz w:val="24"/>
        <w:szCs w:val="24"/>
      </w:rPr>
      <w:tab/>
    </w:r>
    <w:r>
      <w:rPr>
        <w:i/>
        <w:sz w:val="24"/>
        <w:szCs w:val="24"/>
      </w:rPr>
      <w:t>Trang</w:t>
    </w:r>
    <w:r w:rsidRPr="0005508F">
      <w:rPr>
        <w:i/>
        <w:sz w:val="24"/>
        <w:szCs w:val="24"/>
      </w:rPr>
      <w:t xml:space="preserve"> </w:t>
    </w:r>
    <w:r w:rsidRPr="0005508F">
      <w:rPr>
        <w:i/>
        <w:sz w:val="24"/>
        <w:szCs w:val="24"/>
      </w:rPr>
      <w:fldChar w:fldCharType="begin"/>
    </w:r>
    <w:r w:rsidRPr="0005508F">
      <w:rPr>
        <w:i/>
        <w:sz w:val="24"/>
        <w:szCs w:val="24"/>
      </w:rPr>
      <w:instrText xml:space="preserve"> PAGE   \* MERGEFORMAT </w:instrText>
    </w:r>
    <w:r w:rsidRPr="0005508F">
      <w:rPr>
        <w:i/>
        <w:sz w:val="24"/>
        <w:szCs w:val="24"/>
      </w:rPr>
      <w:fldChar w:fldCharType="separate"/>
    </w:r>
    <w:r w:rsidR="00DA5B80">
      <w:rPr>
        <w:i/>
        <w:noProof/>
        <w:sz w:val="24"/>
        <w:szCs w:val="24"/>
      </w:rPr>
      <w:t>3</w:t>
    </w:r>
    <w:r w:rsidRPr="0005508F">
      <w:rPr>
        <w:i/>
        <w:noProof/>
        <w:sz w:val="24"/>
        <w:szCs w:val="24"/>
      </w:rPr>
      <w:fldChar w:fldCharType="end"/>
    </w:r>
  </w:p>
  <w:p w14:paraId="6A37B5F2" w14:textId="77777777" w:rsidR="00CD18FC" w:rsidRPr="0005508F" w:rsidRDefault="00CD18FC" w:rsidP="000550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51937" w14:textId="77777777" w:rsidR="006C19C9" w:rsidRDefault="006C19C9">
      <w:r>
        <w:separator/>
      </w:r>
    </w:p>
  </w:footnote>
  <w:footnote w:type="continuationSeparator" w:id="0">
    <w:p w14:paraId="099476E4" w14:textId="77777777" w:rsidR="006C19C9" w:rsidRDefault="006C19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A8B"/>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6B435A"/>
    <w:multiLevelType w:val="multilevel"/>
    <w:tmpl w:val="BA6E7DA0"/>
    <w:lvl w:ilvl="0">
      <w:start w:val="18"/>
      <w:numFmt w:val="decimal"/>
      <w:lvlText w:val="%1"/>
      <w:lvlJc w:val="left"/>
      <w:pPr>
        <w:ind w:left="465" w:hanging="465"/>
      </w:pPr>
      <w:rPr>
        <w:rFonts w:hint="default"/>
      </w:rPr>
    </w:lvl>
    <w:lvl w:ilvl="1">
      <w:start w:val="1"/>
      <w:numFmt w:val="decimal"/>
      <w:lvlText w:val="%1.%2"/>
      <w:lvlJc w:val="left"/>
      <w:pPr>
        <w:ind w:left="749" w:hanging="465"/>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93E3F6E"/>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334EA9"/>
    <w:multiLevelType w:val="hybridMultilevel"/>
    <w:tmpl w:val="5602016E"/>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86AFC"/>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0EB460E"/>
    <w:multiLevelType w:val="hybridMultilevel"/>
    <w:tmpl w:val="8BEED5C4"/>
    <w:lvl w:ilvl="0" w:tplc="40487AE8">
      <w:start w:val="1"/>
      <w:numFmt w:val="decimal"/>
      <w:lvlText w:val="%1."/>
      <w:lvlJc w:val="left"/>
      <w:pPr>
        <w:ind w:left="720" w:hanging="360"/>
      </w:pPr>
      <w:rPr>
        <w:rFonts w:ascii="Times New Roman" w:hAnsi="Times New Roman" w:cs="Times New Roman"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8231CD"/>
    <w:multiLevelType w:val="hybridMultilevel"/>
    <w:tmpl w:val="90523A7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A23F5"/>
    <w:multiLevelType w:val="hybridMultilevel"/>
    <w:tmpl w:val="61E29F26"/>
    <w:lvl w:ilvl="0" w:tplc="EF5E8452">
      <w:start w:val="1"/>
      <w:numFmt w:val="decimal"/>
      <w:lvlText w:val="%1."/>
      <w:lvlJc w:val="left"/>
      <w:pPr>
        <w:ind w:left="540" w:hanging="360"/>
      </w:pPr>
      <w:rPr>
        <w:rFonts w:hint="default"/>
        <w:b/>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1864574F"/>
    <w:multiLevelType w:val="hybridMultilevel"/>
    <w:tmpl w:val="3EB4E4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859D9"/>
    <w:multiLevelType w:val="hybridMultilevel"/>
    <w:tmpl w:val="AEE2C3CC"/>
    <w:lvl w:ilvl="0" w:tplc="F5CAFAFC">
      <w:start w:val="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5840246"/>
    <w:multiLevelType w:val="hybridMultilevel"/>
    <w:tmpl w:val="43AC8B70"/>
    <w:lvl w:ilvl="0" w:tplc="BA362434">
      <w:start w:val="1"/>
      <w:numFmt w:val="decimal"/>
      <w:lvlText w:val="%1."/>
      <w:lvlJc w:val="left"/>
      <w:pPr>
        <w:ind w:left="720" w:hanging="360"/>
      </w:pPr>
      <w:rPr>
        <w:rFonts w:hint="default"/>
        <w:b/>
      </w:rPr>
    </w:lvl>
    <w:lvl w:ilvl="1" w:tplc="AB404862">
      <w:start w:val="1"/>
      <w:numFmt w:val="decimal"/>
      <w:lvlText w:val="%2."/>
      <w:lvlJc w:val="left"/>
      <w:pPr>
        <w:ind w:left="1440" w:hanging="360"/>
      </w:pPr>
      <w:rPr>
        <w:rFonts w:hint="default"/>
        <w:b/>
      </w:rPr>
    </w:lvl>
    <w:lvl w:ilvl="2" w:tplc="3FFC0A76">
      <w:start w:val="3"/>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2A5AA6"/>
    <w:multiLevelType w:val="hybridMultilevel"/>
    <w:tmpl w:val="DA48A494"/>
    <w:lvl w:ilvl="0" w:tplc="30825E3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9A84887"/>
    <w:multiLevelType w:val="hybridMultilevel"/>
    <w:tmpl w:val="2BA6E1AC"/>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D637D49"/>
    <w:multiLevelType w:val="hybridMultilevel"/>
    <w:tmpl w:val="3D1A93FC"/>
    <w:lvl w:ilvl="0" w:tplc="FE743B6C">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CE5B3F"/>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2BC2074"/>
    <w:multiLevelType w:val="multilevel"/>
    <w:tmpl w:val="FE84D920"/>
    <w:lvl w:ilvl="0">
      <w:start w:val="1"/>
      <w:numFmt w:val="decimal"/>
      <w:lvlText w:val="%1."/>
      <w:lvlJc w:val="left"/>
      <w:pPr>
        <w:ind w:left="720" w:hanging="360"/>
      </w:pPr>
      <w:rPr>
        <w:rFonts w:ascii="Times New Roman" w:hAnsi="Times New Roman" w:cs="Times New Roman" w:hint="default"/>
        <w:b/>
        <w:sz w:val="26"/>
        <w:szCs w:val="26"/>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17" w15:restartNumberingAfterBreak="0">
    <w:nsid w:val="37156CF1"/>
    <w:multiLevelType w:val="hybridMultilevel"/>
    <w:tmpl w:val="4064ABEE"/>
    <w:lvl w:ilvl="0" w:tplc="A0AC79B4">
      <w:numFmt w:val="bullet"/>
      <w:lvlText w:val="-"/>
      <w:lvlJc w:val="left"/>
      <w:pPr>
        <w:ind w:left="72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3D6E28"/>
    <w:multiLevelType w:val="hybridMultilevel"/>
    <w:tmpl w:val="D83E759E"/>
    <w:lvl w:ilvl="0" w:tplc="8BF22B08">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AFD2ED5"/>
    <w:multiLevelType w:val="hybridMultilevel"/>
    <w:tmpl w:val="4D7879B4"/>
    <w:lvl w:ilvl="0" w:tplc="493CEC5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D3863"/>
    <w:multiLevelType w:val="hybridMultilevel"/>
    <w:tmpl w:val="F1D88928"/>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4B76236"/>
    <w:multiLevelType w:val="hybridMultilevel"/>
    <w:tmpl w:val="3E247C8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52973B1F"/>
    <w:multiLevelType w:val="hybridMultilevel"/>
    <w:tmpl w:val="51967330"/>
    <w:lvl w:ilvl="0" w:tplc="841464BA">
      <w:start w:val="1"/>
      <w:numFmt w:val="decimal"/>
      <w:lvlText w:val="%1."/>
      <w:lvlJc w:val="left"/>
      <w:pPr>
        <w:ind w:left="1440" w:hanging="360"/>
      </w:pPr>
      <w:rPr>
        <w:rFonts w:ascii="Times New Roman" w:hAnsi="Times New Roman" w:cs="Times New Roman" w:hint="default"/>
        <w:b/>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57A6C5F"/>
    <w:multiLevelType w:val="hybridMultilevel"/>
    <w:tmpl w:val="5D84E568"/>
    <w:lvl w:ilvl="0" w:tplc="DBB076F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9B5A8B"/>
    <w:multiLevelType w:val="hybridMultilevel"/>
    <w:tmpl w:val="9F60B39A"/>
    <w:lvl w:ilvl="0" w:tplc="A2668B0C">
      <w:start w:val="1"/>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88C3990"/>
    <w:multiLevelType w:val="hybridMultilevel"/>
    <w:tmpl w:val="078E182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C3583C"/>
    <w:multiLevelType w:val="hybridMultilevel"/>
    <w:tmpl w:val="576AE884"/>
    <w:lvl w:ilvl="0" w:tplc="A0AC79B4">
      <w:numFmt w:val="bullet"/>
      <w:lvlText w:val="-"/>
      <w:lvlJc w:val="left"/>
      <w:pPr>
        <w:ind w:left="720" w:hanging="360"/>
      </w:pPr>
      <w:rPr>
        <w:rFonts w:ascii="Times New Roman" w:eastAsia="Calibri" w:hAnsi="Times New Roman" w:cs="Times New Roman" w:hint="default"/>
        <w:b/>
        <w:i w:val="0"/>
        <w:color w:val="auto"/>
      </w:rPr>
    </w:lvl>
    <w:lvl w:ilvl="1" w:tplc="B5D0A1E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267337"/>
    <w:multiLevelType w:val="hybridMultilevel"/>
    <w:tmpl w:val="8B966F36"/>
    <w:lvl w:ilvl="0" w:tplc="A0AC79B4">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F5443D"/>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4782479"/>
    <w:multiLevelType w:val="hybridMultilevel"/>
    <w:tmpl w:val="A5180DFC"/>
    <w:lvl w:ilvl="0" w:tplc="D19CF3A2">
      <w:start w:val="1"/>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6D46E7"/>
    <w:multiLevelType w:val="hybridMultilevel"/>
    <w:tmpl w:val="93C0C0D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B87E8B"/>
    <w:multiLevelType w:val="multilevel"/>
    <w:tmpl w:val="7050385A"/>
    <w:lvl w:ilvl="0">
      <w:start w:val="1"/>
      <w:numFmt w:val="decimal"/>
      <w:lvlText w:val="%1."/>
      <w:lvlJc w:val="left"/>
      <w:pPr>
        <w:ind w:left="1440" w:hanging="360"/>
      </w:pPr>
      <w:rPr>
        <w:rFonts w:ascii="Times New Roman" w:hAnsi="Times New Roman" w:cs="Times New Roman" w:hint="default"/>
        <w:b/>
        <w:i w:val="0"/>
        <w:color w:val="auto"/>
        <w:sz w:val="26"/>
        <w:szCs w:val="26"/>
      </w:rPr>
    </w:lvl>
    <w:lvl w:ilvl="1">
      <w:start w:val="1"/>
      <w:numFmt w:val="decimal"/>
      <w:isLgl/>
      <w:lvlText w:val="%1.%2"/>
      <w:lvlJc w:val="left"/>
      <w:pPr>
        <w:ind w:left="1610" w:hanging="530"/>
      </w:pPr>
      <w:rPr>
        <w:rFonts w:hint="default"/>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3" w15:restartNumberingAfterBreak="0">
    <w:nsid w:val="6E2F5673"/>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53F3975"/>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57F4D78"/>
    <w:multiLevelType w:val="hybridMultilevel"/>
    <w:tmpl w:val="62525FDA"/>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38A6"/>
    <w:multiLevelType w:val="hybridMultilevel"/>
    <w:tmpl w:val="09D6DAEE"/>
    <w:lvl w:ilvl="0" w:tplc="97089EE2">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B997B7F"/>
    <w:multiLevelType w:val="hybridMultilevel"/>
    <w:tmpl w:val="2C2AAAC2"/>
    <w:lvl w:ilvl="0" w:tplc="A2668B0C">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5609960">
    <w:abstractNumId w:val="9"/>
  </w:num>
  <w:num w:numId="2" w16cid:durableId="1244951991">
    <w:abstractNumId w:val="8"/>
  </w:num>
  <w:num w:numId="3" w16cid:durableId="701905222">
    <w:abstractNumId w:val="21"/>
  </w:num>
  <w:num w:numId="4" w16cid:durableId="1065566381">
    <w:abstractNumId w:val="6"/>
  </w:num>
  <w:num w:numId="5" w16cid:durableId="452595684">
    <w:abstractNumId w:val="20"/>
  </w:num>
  <w:num w:numId="6" w16cid:durableId="1741053935">
    <w:abstractNumId w:val="30"/>
  </w:num>
  <w:num w:numId="7" w16cid:durableId="1936090477">
    <w:abstractNumId w:val="16"/>
  </w:num>
  <w:num w:numId="8" w16cid:durableId="1779450217">
    <w:abstractNumId w:val="17"/>
  </w:num>
  <w:num w:numId="9" w16cid:durableId="901600078">
    <w:abstractNumId w:val="23"/>
  </w:num>
  <w:num w:numId="10" w16cid:durableId="233394801">
    <w:abstractNumId w:val="26"/>
  </w:num>
  <w:num w:numId="11" w16cid:durableId="1162620487">
    <w:abstractNumId w:val="5"/>
  </w:num>
  <w:num w:numId="12" w16cid:durableId="1784037438">
    <w:abstractNumId w:val="11"/>
  </w:num>
  <w:num w:numId="13" w16cid:durableId="1981301190">
    <w:abstractNumId w:val="36"/>
  </w:num>
  <w:num w:numId="14" w16cid:durableId="1148790112">
    <w:abstractNumId w:val="7"/>
  </w:num>
  <w:num w:numId="15" w16cid:durableId="2029064911">
    <w:abstractNumId w:val="18"/>
  </w:num>
  <w:num w:numId="16" w16cid:durableId="919172570">
    <w:abstractNumId w:val="2"/>
  </w:num>
  <w:num w:numId="17" w16cid:durableId="425267403">
    <w:abstractNumId w:val="29"/>
  </w:num>
  <w:num w:numId="18" w16cid:durableId="2126650346">
    <w:abstractNumId w:val="34"/>
  </w:num>
  <w:num w:numId="19" w16cid:durableId="1928801098">
    <w:abstractNumId w:val="22"/>
  </w:num>
  <w:num w:numId="20" w16cid:durableId="1720009816">
    <w:abstractNumId w:val="0"/>
  </w:num>
  <w:num w:numId="21" w16cid:durableId="380400890">
    <w:abstractNumId w:val="15"/>
  </w:num>
  <w:num w:numId="22" w16cid:durableId="1380737502">
    <w:abstractNumId w:val="32"/>
  </w:num>
  <w:num w:numId="23" w16cid:durableId="375353065">
    <w:abstractNumId w:val="33"/>
  </w:num>
  <w:num w:numId="24" w16cid:durableId="521939102">
    <w:abstractNumId w:val="12"/>
  </w:num>
  <w:num w:numId="25" w16cid:durableId="323894502">
    <w:abstractNumId w:val="4"/>
  </w:num>
  <w:num w:numId="26" w16cid:durableId="59181344">
    <w:abstractNumId w:val="27"/>
  </w:num>
  <w:num w:numId="27" w16cid:durableId="650670243">
    <w:abstractNumId w:val="14"/>
  </w:num>
  <w:num w:numId="28" w16cid:durableId="1135414515">
    <w:abstractNumId w:val="35"/>
  </w:num>
  <w:num w:numId="29" w16cid:durableId="1155609233">
    <w:abstractNumId w:val="25"/>
  </w:num>
  <w:num w:numId="30" w16cid:durableId="1553156609">
    <w:abstractNumId w:val="24"/>
  </w:num>
  <w:num w:numId="31" w16cid:durableId="989210288">
    <w:abstractNumId w:val="10"/>
  </w:num>
  <w:num w:numId="32" w16cid:durableId="527793484">
    <w:abstractNumId w:val="19"/>
  </w:num>
  <w:num w:numId="33" w16cid:durableId="1153178579">
    <w:abstractNumId w:val="37"/>
  </w:num>
  <w:num w:numId="34" w16cid:durableId="2096971202">
    <w:abstractNumId w:val="3"/>
  </w:num>
  <w:num w:numId="35" w16cid:durableId="1624534275">
    <w:abstractNumId w:val="13"/>
  </w:num>
  <w:num w:numId="36" w16cid:durableId="267129802">
    <w:abstractNumId w:val="1"/>
  </w:num>
  <w:num w:numId="37" w16cid:durableId="1442844987">
    <w:abstractNumId w:val="28"/>
  </w:num>
  <w:num w:numId="38" w16cid:durableId="1145664552">
    <w:abstractNumId w:val="31"/>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BE2"/>
    <w:rsid w:val="000003ED"/>
    <w:rsid w:val="00000EE1"/>
    <w:rsid w:val="00001519"/>
    <w:rsid w:val="00002280"/>
    <w:rsid w:val="0000249F"/>
    <w:rsid w:val="00003FC9"/>
    <w:rsid w:val="000045A1"/>
    <w:rsid w:val="00005A97"/>
    <w:rsid w:val="00006479"/>
    <w:rsid w:val="0000722C"/>
    <w:rsid w:val="00007472"/>
    <w:rsid w:val="0001021C"/>
    <w:rsid w:val="000104EE"/>
    <w:rsid w:val="0001094A"/>
    <w:rsid w:val="00010B0F"/>
    <w:rsid w:val="00010D0D"/>
    <w:rsid w:val="0001127F"/>
    <w:rsid w:val="00011829"/>
    <w:rsid w:val="00011D1B"/>
    <w:rsid w:val="00011F77"/>
    <w:rsid w:val="00014499"/>
    <w:rsid w:val="000149E2"/>
    <w:rsid w:val="00014E1B"/>
    <w:rsid w:val="000152C4"/>
    <w:rsid w:val="00015497"/>
    <w:rsid w:val="000161EF"/>
    <w:rsid w:val="000171BE"/>
    <w:rsid w:val="00017670"/>
    <w:rsid w:val="00017E25"/>
    <w:rsid w:val="0002170F"/>
    <w:rsid w:val="000219D1"/>
    <w:rsid w:val="00022082"/>
    <w:rsid w:val="00023616"/>
    <w:rsid w:val="00023A2F"/>
    <w:rsid w:val="00023C6E"/>
    <w:rsid w:val="00023E6F"/>
    <w:rsid w:val="00024B4A"/>
    <w:rsid w:val="0003011C"/>
    <w:rsid w:val="00030416"/>
    <w:rsid w:val="000309D3"/>
    <w:rsid w:val="0003115E"/>
    <w:rsid w:val="0003164E"/>
    <w:rsid w:val="000327ED"/>
    <w:rsid w:val="00032A9F"/>
    <w:rsid w:val="00033129"/>
    <w:rsid w:val="00034118"/>
    <w:rsid w:val="000354A2"/>
    <w:rsid w:val="00036C53"/>
    <w:rsid w:val="00037A16"/>
    <w:rsid w:val="0004057C"/>
    <w:rsid w:val="00040742"/>
    <w:rsid w:val="000409FB"/>
    <w:rsid w:val="00040B14"/>
    <w:rsid w:val="00040DA1"/>
    <w:rsid w:val="00041607"/>
    <w:rsid w:val="00041A34"/>
    <w:rsid w:val="00041EE4"/>
    <w:rsid w:val="000434F3"/>
    <w:rsid w:val="0004393A"/>
    <w:rsid w:val="0004681B"/>
    <w:rsid w:val="00047AD5"/>
    <w:rsid w:val="00047F97"/>
    <w:rsid w:val="00050CFF"/>
    <w:rsid w:val="000539E6"/>
    <w:rsid w:val="00053EB4"/>
    <w:rsid w:val="0005508F"/>
    <w:rsid w:val="0005550F"/>
    <w:rsid w:val="00055709"/>
    <w:rsid w:val="00055F32"/>
    <w:rsid w:val="00056026"/>
    <w:rsid w:val="0005715E"/>
    <w:rsid w:val="000574B1"/>
    <w:rsid w:val="00057AD8"/>
    <w:rsid w:val="00061791"/>
    <w:rsid w:val="00061E68"/>
    <w:rsid w:val="00064B33"/>
    <w:rsid w:val="00065298"/>
    <w:rsid w:val="00065A9A"/>
    <w:rsid w:val="00065C0F"/>
    <w:rsid w:val="00066797"/>
    <w:rsid w:val="00066ABA"/>
    <w:rsid w:val="00066E6F"/>
    <w:rsid w:val="00067F0B"/>
    <w:rsid w:val="00070041"/>
    <w:rsid w:val="000709CF"/>
    <w:rsid w:val="00070F83"/>
    <w:rsid w:val="00073710"/>
    <w:rsid w:val="000739D1"/>
    <w:rsid w:val="00073D3B"/>
    <w:rsid w:val="00073F6B"/>
    <w:rsid w:val="000747F0"/>
    <w:rsid w:val="00074890"/>
    <w:rsid w:val="00074BA2"/>
    <w:rsid w:val="00074EC2"/>
    <w:rsid w:val="0007597E"/>
    <w:rsid w:val="00075A23"/>
    <w:rsid w:val="00076A48"/>
    <w:rsid w:val="000779BC"/>
    <w:rsid w:val="000779E4"/>
    <w:rsid w:val="00080147"/>
    <w:rsid w:val="0008249F"/>
    <w:rsid w:val="00082FE4"/>
    <w:rsid w:val="0008444D"/>
    <w:rsid w:val="00086542"/>
    <w:rsid w:val="00087169"/>
    <w:rsid w:val="000913BF"/>
    <w:rsid w:val="000915AB"/>
    <w:rsid w:val="00091CA6"/>
    <w:rsid w:val="000943DD"/>
    <w:rsid w:val="00094E29"/>
    <w:rsid w:val="000951FD"/>
    <w:rsid w:val="0009693F"/>
    <w:rsid w:val="000977BE"/>
    <w:rsid w:val="000A0F21"/>
    <w:rsid w:val="000A1127"/>
    <w:rsid w:val="000A173E"/>
    <w:rsid w:val="000A1AF8"/>
    <w:rsid w:val="000A2039"/>
    <w:rsid w:val="000A3E46"/>
    <w:rsid w:val="000A779E"/>
    <w:rsid w:val="000A7F19"/>
    <w:rsid w:val="000B0177"/>
    <w:rsid w:val="000B1304"/>
    <w:rsid w:val="000B16FC"/>
    <w:rsid w:val="000B2099"/>
    <w:rsid w:val="000B24D4"/>
    <w:rsid w:val="000B3DC5"/>
    <w:rsid w:val="000B45BA"/>
    <w:rsid w:val="000B47B7"/>
    <w:rsid w:val="000B7018"/>
    <w:rsid w:val="000C02EA"/>
    <w:rsid w:val="000C0BD9"/>
    <w:rsid w:val="000C126C"/>
    <w:rsid w:val="000C2A80"/>
    <w:rsid w:val="000C3054"/>
    <w:rsid w:val="000C312A"/>
    <w:rsid w:val="000C3A83"/>
    <w:rsid w:val="000C3E21"/>
    <w:rsid w:val="000C3F79"/>
    <w:rsid w:val="000C4B67"/>
    <w:rsid w:val="000C5632"/>
    <w:rsid w:val="000C5A1E"/>
    <w:rsid w:val="000C6B3F"/>
    <w:rsid w:val="000C6B88"/>
    <w:rsid w:val="000C6C88"/>
    <w:rsid w:val="000C7C88"/>
    <w:rsid w:val="000D1075"/>
    <w:rsid w:val="000D4F3D"/>
    <w:rsid w:val="000D4FD2"/>
    <w:rsid w:val="000D5522"/>
    <w:rsid w:val="000D5BB1"/>
    <w:rsid w:val="000D6C9B"/>
    <w:rsid w:val="000D7061"/>
    <w:rsid w:val="000D7251"/>
    <w:rsid w:val="000D76BE"/>
    <w:rsid w:val="000D7839"/>
    <w:rsid w:val="000E1453"/>
    <w:rsid w:val="000E17CF"/>
    <w:rsid w:val="000E17D2"/>
    <w:rsid w:val="000E312B"/>
    <w:rsid w:val="000E5093"/>
    <w:rsid w:val="000E5114"/>
    <w:rsid w:val="000E53FF"/>
    <w:rsid w:val="000E7316"/>
    <w:rsid w:val="000E7C2E"/>
    <w:rsid w:val="000F0C39"/>
    <w:rsid w:val="000F12E6"/>
    <w:rsid w:val="000F2AE5"/>
    <w:rsid w:val="000F5CD3"/>
    <w:rsid w:val="000F6617"/>
    <w:rsid w:val="000F6787"/>
    <w:rsid w:val="000F68BD"/>
    <w:rsid w:val="000F7F84"/>
    <w:rsid w:val="001000BC"/>
    <w:rsid w:val="001003C8"/>
    <w:rsid w:val="001008DB"/>
    <w:rsid w:val="001009E0"/>
    <w:rsid w:val="00101918"/>
    <w:rsid w:val="001020F7"/>
    <w:rsid w:val="001030DD"/>
    <w:rsid w:val="00103757"/>
    <w:rsid w:val="00103832"/>
    <w:rsid w:val="00105E5C"/>
    <w:rsid w:val="0011233E"/>
    <w:rsid w:val="00112A11"/>
    <w:rsid w:val="00112E22"/>
    <w:rsid w:val="001144B3"/>
    <w:rsid w:val="00114959"/>
    <w:rsid w:val="00115E19"/>
    <w:rsid w:val="001167C5"/>
    <w:rsid w:val="001168CA"/>
    <w:rsid w:val="0011730B"/>
    <w:rsid w:val="00122D83"/>
    <w:rsid w:val="0012307B"/>
    <w:rsid w:val="00124213"/>
    <w:rsid w:val="00124797"/>
    <w:rsid w:val="00125809"/>
    <w:rsid w:val="00125A37"/>
    <w:rsid w:val="00125E07"/>
    <w:rsid w:val="00126A6C"/>
    <w:rsid w:val="00127F1E"/>
    <w:rsid w:val="001303C5"/>
    <w:rsid w:val="00131954"/>
    <w:rsid w:val="001340A3"/>
    <w:rsid w:val="00135B1C"/>
    <w:rsid w:val="0013704E"/>
    <w:rsid w:val="001371B8"/>
    <w:rsid w:val="001375CB"/>
    <w:rsid w:val="001378AC"/>
    <w:rsid w:val="00137C69"/>
    <w:rsid w:val="00137C94"/>
    <w:rsid w:val="001404D5"/>
    <w:rsid w:val="00142990"/>
    <w:rsid w:val="00143336"/>
    <w:rsid w:val="001436BE"/>
    <w:rsid w:val="00143FFD"/>
    <w:rsid w:val="001459F4"/>
    <w:rsid w:val="00146554"/>
    <w:rsid w:val="00146E68"/>
    <w:rsid w:val="00147180"/>
    <w:rsid w:val="0015053E"/>
    <w:rsid w:val="00151CAC"/>
    <w:rsid w:val="0015298F"/>
    <w:rsid w:val="00153637"/>
    <w:rsid w:val="001549CB"/>
    <w:rsid w:val="001557B5"/>
    <w:rsid w:val="00155F38"/>
    <w:rsid w:val="001564F0"/>
    <w:rsid w:val="001569AF"/>
    <w:rsid w:val="00156BF2"/>
    <w:rsid w:val="0016234E"/>
    <w:rsid w:val="001633D1"/>
    <w:rsid w:val="00163772"/>
    <w:rsid w:val="00163B35"/>
    <w:rsid w:val="00165EB1"/>
    <w:rsid w:val="00167402"/>
    <w:rsid w:val="00167F36"/>
    <w:rsid w:val="00167F73"/>
    <w:rsid w:val="00170FED"/>
    <w:rsid w:val="00171622"/>
    <w:rsid w:val="001727C1"/>
    <w:rsid w:val="00172C5B"/>
    <w:rsid w:val="001740AC"/>
    <w:rsid w:val="00176716"/>
    <w:rsid w:val="0017793E"/>
    <w:rsid w:val="001802A5"/>
    <w:rsid w:val="00181857"/>
    <w:rsid w:val="00181BDF"/>
    <w:rsid w:val="00185EF7"/>
    <w:rsid w:val="0018636C"/>
    <w:rsid w:val="00187479"/>
    <w:rsid w:val="001877BE"/>
    <w:rsid w:val="0018797A"/>
    <w:rsid w:val="00187B05"/>
    <w:rsid w:val="00187FC4"/>
    <w:rsid w:val="00191430"/>
    <w:rsid w:val="00193B24"/>
    <w:rsid w:val="00193F52"/>
    <w:rsid w:val="00194A8D"/>
    <w:rsid w:val="0019549B"/>
    <w:rsid w:val="00195810"/>
    <w:rsid w:val="00195B24"/>
    <w:rsid w:val="0019621A"/>
    <w:rsid w:val="00196731"/>
    <w:rsid w:val="00196898"/>
    <w:rsid w:val="00196F3A"/>
    <w:rsid w:val="001A077D"/>
    <w:rsid w:val="001A0A96"/>
    <w:rsid w:val="001A0CB0"/>
    <w:rsid w:val="001A16EF"/>
    <w:rsid w:val="001A5C3B"/>
    <w:rsid w:val="001A6B69"/>
    <w:rsid w:val="001A6CC5"/>
    <w:rsid w:val="001B1A34"/>
    <w:rsid w:val="001B1CEF"/>
    <w:rsid w:val="001B2A95"/>
    <w:rsid w:val="001B3FDB"/>
    <w:rsid w:val="001B3FFA"/>
    <w:rsid w:val="001B4BCB"/>
    <w:rsid w:val="001B5B27"/>
    <w:rsid w:val="001B6267"/>
    <w:rsid w:val="001B6385"/>
    <w:rsid w:val="001B6A4B"/>
    <w:rsid w:val="001B77EE"/>
    <w:rsid w:val="001B7C22"/>
    <w:rsid w:val="001C3E9D"/>
    <w:rsid w:val="001C5996"/>
    <w:rsid w:val="001C5EBC"/>
    <w:rsid w:val="001C641B"/>
    <w:rsid w:val="001C6B5D"/>
    <w:rsid w:val="001C6DDD"/>
    <w:rsid w:val="001C74AF"/>
    <w:rsid w:val="001D031F"/>
    <w:rsid w:val="001D1659"/>
    <w:rsid w:val="001D1FFB"/>
    <w:rsid w:val="001D281F"/>
    <w:rsid w:val="001D39DF"/>
    <w:rsid w:val="001D68A1"/>
    <w:rsid w:val="001D6A89"/>
    <w:rsid w:val="001D72E3"/>
    <w:rsid w:val="001D74C7"/>
    <w:rsid w:val="001D78E8"/>
    <w:rsid w:val="001D7FFE"/>
    <w:rsid w:val="001E037E"/>
    <w:rsid w:val="001E1757"/>
    <w:rsid w:val="001E237C"/>
    <w:rsid w:val="001E3A0C"/>
    <w:rsid w:val="001E453F"/>
    <w:rsid w:val="001E51A5"/>
    <w:rsid w:val="001E5A1B"/>
    <w:rsid w:val="001E5D09"/>
    <w:rsid w:val="001E6A26"/>
    <w:rsid w:val="001E6A31"/>
    <w:rsid w:val="001F0EEF"/>
    <w:rsid w:val="001F1E0A"/>
    <w:rsid w:val="001F2067"/>
    <w:rsid w:val="001F251F"/>
    <w:rsid w:val="001F2935"/>
    <w:rsid w:val="001F6947"/>
    <w:rsid w:val="001F757B"/>
    <w:rsid w:val="00201437"/>
    <w:rsid w:val="002015AC"/>
    <w:rsid w:val="0020166F"/>
    <w:rsid w:val="00201971"/>
    <w:rsid w:val="00201C03"/>
    <w:rsid w:val="0020409C"/>
    <w:rsid w:val="0020552E"/>
    <w:rsid w:val="00205753"/>
    <w:rsid w:val="002065C7"/>
    <w:rsid w:val="0020671A"/>
    <w:rsid w:val="00207A20"/>
    <w:rsid w:val="00210697"/>
    <w:rsid w:val="0021176E"/>
    <w:rsid w:val="002134A9"/>
    <w:rsid w:val="002136A9"/>
    <w:rsid w:val="00214664"/>
    <w:rsid w:val="00214AEC"/>
    <w:rsid w:val="00214F27"/>
    <w:rsid w:val="00215755"/>
    <w:rsid w:val="002172B6"/>
    <w:rsid w:val="002174C3"/>
    <w:rsid w:val="00220D0D"/>
    <w:rsid w:val="002214B4"/>
    <w:rsid w:val="00221775"/>
    <w:rsid w:val="002219E8"/>
    <w:rsid w:val="00221F41"/>
    <w:rsid w:val="002224E8"/>
    <w:rsid w:val="0022280E"/>
    <w:rsid w:val="00225D90"/>
    <w:rsid w:val="0022623C"/>
    <w:rsid w:val="00226C09"/>
    <w:rsid w:val="00226CC3"/>
    <w:rsid w:val="00226DDB"/>
    <w:rsid w:val="00227A89"/>
    <w:rsid w:val="002304B3"/>
    <w:rsid w:val="00230E3D"/>
    <w:rsid w:val="00230F41"/>
    <w:rsid w:val="00231BD7"/>
    <w:rsid w:val="00232164"/>
    <w:rsid w:val="00233FAF"/>
    <w:rsid w:val="00234B3F"/>
    <w:rsid w:val="00234FBB"/>
    <w:rsid w:val="00235DF7"/>
    <w:rsid w:val="00236D87"/>
    <w:rsid w:val="00236E1C"/>
    <w:rsid w:val="002401E9"/>
    <w:rsid w:val="00240C92"/>
    <w:rsid w:val="00242389"/>
    <w:rsid w:val="00242EA7"/>
    <w:rsid w:val="00243AA2"/>
    <w:rsid w:val="00244272"/>
    <w:rsid w:val="00245371"/>
    <w:rsid w:val="002472E1"/>
    <w:rsid w:val="00247BD6"/>
    <w:rsid w:val="00250299"/>
    <w:rsid w:val="00250B7E"/>
    <w:rsid w:val="00250CCF"/>
    <w:rsid w:val="00250D43"/>
    <w:rsid w:val="00250DE4"/>
    <w:rsid w:val="0025184B"/>
    <w:rsid w:val="00252B83"/>
    <w:rsid w:val="002532BC"/>
    <w:rsid w:val="00253B1F"/>
    <w:rsid w:val="00253FE1"/>
    <w:rsid w:val="002555D0"/>
    <w:rsid w:val="0025570F"/>
    <w:rsid w:val="002557D3"/>
    <w:rsid w:val="002569E9"/>
    <w:rsid w:val="00256A4D"/>
    <w:rsid w:val="00256B79"/>
    <w:rsid w:val="00256F85"/>
    <w:rsid w:val="00256FD6"/>
    <w:rsid w:val="00260418"/>
    <w:rsid w:val="00260424"/>
    <w:rsid w:val="00260E58"/>
    <w:rsid w:val="00260FD5"/>
    <w:rsid w:val="0026427A"/>
    <w:rsid w:val="002645E6"/>
    <w:rsid w:val="0026684D"/>
    <w:rsid w:val="00267C7C"/>
    <w:rsid w:val="002701E9"/>
    <w:rsid w:val="00271321"/>
    <w:rsid w:val="00272878"/>
    <w:rsid w:val="0027310B"/>
    <w:rsid w:val="0027377F"/>
    <w:rsid w:val="002738F6"/>
    <w:rsid w:val="002748D0"/>
    <w:rsid w:val="00275026"/>
    <w:rsid w:val="00276E5D"/>
    <w:rsid w:val="002807ED"/>
    <w:rsid w:val="00281863"/>
    <w:rsid w:val="00282E75"/>
    <w:rsid w:val="0028317B"/>
    <w:rsid w:val="00284629"/>
    <w:rsid w:val="0028577D"/>
    <w:rsid w:val="002866BE"/>
    <w:rsid w:val="002867AA"/>
    <w:rsid w:val="00286928"/>
    <w:rsid w:val="00286979"/>
    <w:rsid w:val="00287CD5"/>
    <w:rsid w:val="0029067F"/>
    <w:rsid w:val="00290D15"/>
    <w:rsid w:val="00291974"/>
    <w:rsid w:val="0029303B"/>
    <w:rsid w:val="00293042"/>
    <w:rsid w:val="00295355"/>
    <w:rsid w:val="00296147"/>
    <w:rsid w:val="00296461"/>
    <w:rsid w:val="00297195"/>
    <w:rsid w:val="002976DC"/>
    <w:rsid w:val="00297DB8"/>
    <w:rsid w:val="002A165C"/>
    <w:rsid w:val="002A266A"/>
    <w:rsid w:val="002A2ABC"/>
    <w:rsid w:val="002A2E95"/>
    <w:rsid w:val="002A31BF"/>
    <w:rsid w:val="002A45F4"/>
    <w:rsid w:val="002A5A98"/>
    <w:rsid w:val="002A63C3"/>
    <w:rsid w:val="002A67F4"/>
    <w:rsid w:val="002A74CA"/>
    <w:rsid w:val="002A78B5"/>
    <w:rsid w:val="002B12D8"/>
    <w:rsid w:val="002B20FA"/>
    <w:rsid w:val="002B2961"/>
    <w:rsid w:val="002B2D42"/>
    <w:rsid w:val="002B3D76"/>
    <w:rsid w:val="002B563E"/>
    <w:rsid w:val="002B6517"/>
    <w:rsid w:val="002B6C2E"/>
    <w:rsid w:val="002B7504"/>
    <w:rsid w:val="002C0833"/>
    <w:rsid w:val="002C0BF1"/>
    <w:rsid w:val="002C1891"/>
    <w:rsid w:val="002C2412"/>
    <w:rsid w:val="002C2AF6"/>
    <w:rsid w:val="002C2C2F"/>
    <w:rsid w:val="002C2F11"/>
    <w:rsid w:val="002C3090"/>
    <w:rsid w:val="002C32A4"/>
    <w:rsid w:val="002C4955"/>
    <w:rsid w:val="002C4F1E"/>
    <w:rsid w:val="002C5AA2"/>
    <w:rsid w:val="002C6668"/>
    <w:rsid w:val="002C691D"/>
    <w:rsid w:val="002C70C9"/>
    <w:rsid w:val="002C7E8B"/>
    <w:rsid w:val="002D0400"/>
    <w:rsid w:val="002D0480"/>
    <w:rsid w:val="002D08D8"/>
    <w:rsid w:val="002D0A6D"/>
    <w:rsid w:val="002D0E2F"/>
    <w:rsid w:val="002D2CE3"/>
    <w:rsid w:val="002D4BF8"/>
    <w:rsid w:val="002D5C02"/>
    <w:rsid w:val="002D5DC0"/>
    <w:rsid w:val="002D67BE"/>
    <w:rsid w:val="002D67FF"/>
    <w:rsid w:val="002D6B44"/>
    <w:rsid w:val="002D7186"/>
    <w:rsid w:val="002D7770"/>
    <w:rsid w:val="002D7A53"/>
    <w:rsid w:val="002E0426"/>
    <w:rsid w:val="002E0AC9"/>
    <w:rsid w:val="002E181E"/>
    <w:rsid w:val="002E1A06"/>
    <w:rsid w:val="002E243C"/>
    <w:rsid w:val="002E2DAF"/>
    <w:rsid w:val="002E2E3B"/>
    <w:rsid w:val="002E349F"/>
    <w:rsid w:val="002E6E0D"/>
    <w:rsid w:val="002E7C84"/>
    <w:rsid w:val="002F0302"/>
    <w:rsid w:val="002F1334"/>
    <w:rsid w:val="002F4EDB"/>
    <w:rsid w:val="002F5104"/>
    <w:rsid w:val="002F51F5"/>
    <w:rsid w:val="002F601C"/>
    <w:rsid w:val="002F6045"/>
    <w:rsid w:val="002F6C7A"/>
    <w:rsid w:val="002F72C9"/>
    <w:rsid w:val="00300333"/>
    <w:rsid w:val="00301094"/>
    <w:rsid w:val="003026F7"/>
    <w:rsid w:val="00303D12"/>
    <w:rsid w:val="00304746"/>
    <w:rsid w:val="00304F68"/>
    <w:rsid w:val="003063C2"/>
    <w:rsid w:val="003064B8"/>
    <w:rsid w:val="00306F75"/>
    <w:rsid w:val="00306FC4"/>
    <w:rsid w:val="00307A45"/>
    <w:rsid w:val="00307E8A"/>
    <w:rsid w:val="00310037"/>
    <w:rsid w:val="003101BE"/>
    <w:rsid w:val="0031053A"/>
    <w:rsid w:val="00310A20"/>
    <w:rsid w:val="00310E94"/>
    <w:rsid w:val="003125D5"/>
    <w:rsid w:val="0031540B"/>
    <w:rsid w:val="00316316"/>
    <w:rsid w:val="00316646"/>
    <w:rsid w:val="00317573"/>
    <w:rsid w:val="003176A4"/>
    <w:rsid w:val="00320243"/>
    <w:rsid w:val="00321FCE"/>
    <w:rsid w:val="003223D3"/>
    <w:rsid w:val="00322680"/>
    <w:rsid w:val="00322801"/>
    <w:rsid w:val="00323358"/>
    <w:rsid w:val="00323399"/>
    <w:rsid w:val="003241AA"/>
    <w:rsid w:val="003246A8"/>
    <w:rsid w:val="00325A53"/>
    <w:rsid w:val="00325FDE"/>
    <w:rsid w:val="00326347"/>
    <w:rsid w:val="00326821"/>
    <w:rsid w:val="00327FF4"/>
    <w:rsid w:val="003301FC"/>
    <w:rsid w:val="003309D5"/>
    <w:rsid w:val="00333FF6"/>
    <w:rsid w:val="003349D3"/>
    <w:rsid w:val="00334CAD"/>
    <w:rsid w:val="00334D23"/>
    <w:rsid w:val="00335D98"/>
    <w:rsid w:val="00341FE6"/>
    <w:rsid w:val="003446B3"/>
    <w:rsid w:val="00344A13"/>
    <w:rsid w:val="00346995"/>
    <w:rsid w:val="0034775C"/>
    <w:rsid w:val="003537E2"/>
    <w:rsid w:val="0035402E"/>
    <w:rsid w:val="003541ED"/>
    <w:rsid w:val="00356A05"/>
    <w:rsid w:val="00361E5A"/>
    <w:rsid w:val="00361E65"/>
    <w:rsid w:val="00362BBE"/>
    <w:rsid w:val="003631C5"/>
    <w:rsid w:val="0036322D"/>
    <w:rsid w:val="00367183"/>
    <w:rsid w:val="003703C8"/>
    <w:rsid w:val="0037101D"/>
    <w:rsid w:val="00371AE2"/>
    <w:rsid w:val="00372EDA"/>
    <w:rsid w:val="00372F1E"/>
    <w:rsid w:val="00375734"/>
    <w:rsid w:val="00375F59"/>
    <w:rsid w:val="0037667A"/>
    <w:rsid w:val="00376F45"/>
    <w:rsid w:val="00380CC0"/>
    <w:rsid w:val="00383063"/>
    <w:rsid w:val="00383F48"/>
    <w:rsid w:val="00384508"/>
    <w:rsid w:val="00384814"/>
    <w:rsid w:val="00384FC9"/>
    <w:rsid w:val="0038584C"/>
    <w:rsid w:val="00386104"/>
    <w:rsid w:val="00387C53"/>
    <w:rsid w:val="00387F26"/>
    <w:rsid w:val="00391073"/>
    <w:rsid w:val="003912D3"/>
    <w:rsid w:val="00392EAF"/>
    <w:rsid w:val="00393011"/>
    <w:rsid w:val="00393148"/>
    <w:rsid w:val="00393202"/>
    <w:rsid w:val="00393A24"/>
    <w:rsid w:val="00393C88"/>
    <w:rsid w:val="00393E62"/>
    <w:rsid w:val="00394AC3"/>
    <w:rsid w:val="003A0186"/>
    <w:rsid w:val="003A05DF"/>
    <w:rsid w:val="003A1F1A"/>
    <w:rsid w:val="003A3C12"/>
    <w:rsid w:val="003A50B2"/>
    <w:rsid w:val="003A5CE7"/>
    <w:rsid w:val="003A62FE"/>
    <w:rsid w:val="003A6BCC"/>
    <w:rsid w:val="003A75DD"/>
    <w:rsid w:val="003A7FC9"/>
    <w:rsid w:val="003B0A70"/>
    <w:rsid w:val="003B14AD"/>
    <w:rsid w:val="003B2486"/>
    <w:rsid w:val="003B25B7"/>
    <w:rsid w:val="003B29CF"/>
    <w:rsid w:val="003B3057"/>
    <w:rsid w:val="003B4BE8"/>
    <w:rsid w:val="003B62D7"/>
    <w:rsid w:val="003B6ADC"/>
    <w:rsid w:val="003B7D41"/>
    <w:rsid w:val="003C1522"/>
    <w:rsid w:val="003C1AC1"/>
    <w:rsid w:val="003C2936"/>
    <w:rsid w:val="003C2B93"/>
    <w:rsid w:val="003C2BCF"/>
    <w:rsid w:val="003C2D98"/>
    <w:rsid w:val="003C2F3D"/>
    <w:rsid w:val="003C303A"/>
    <w:rsid w:val="003C3B0C"/>
    <w:rsid w:val="003C4058"/>
    <w:rsid w:val="003C4724"/>
    <w:rsid w:val="003C48E7"/>
    <w:rsid w:val="003C5739"/>
    <w:rsid w:val="003C6244"/>
    <w:rsid w:val="003D0838"/>
    <w:rsid w:val="003D0B17"/>
    <w:rsid w:val="003D0B6C"/>
    <w:rsid w:val="003D1671"/>
    <w:rsid w:val="003D1872"/>
    <w:rsid w:val="003D2000"/>
    <w:rsid w:val="003D276D"/>
    <w:rsid w:val="003D3BE2"/>
    <w:rsid w:val="003D3CD0"/>
    <w:rsid w:val="003D4E13"/>
    <w:rsid w:val="003D4F52"/>
    <w:rsid w:val="003D50A7"/>
    <w:rsid w:val="003D5D34"/>
    <w:rsid w:val="003D6D3F"/>
    <w:rsid w:val="003E197E"/>
    <w:rsid w:val="003E1C8F"/>
    <w:rsid w:val="003E35B7"/>
    <w:rsid w:val="003E376E"/>
    <w:rsid w:val="003E4541"/>
    <w:rsid w:val="003E47FB"/>
    <w:rsid w:val="003E6102"/>
    <w:rsid w:val="003E62EB"/>
    <w:rsid w:val="003E7232"/>
    <w:rsid w:val="003E74DE"/>
    <w:rsid w:val="003F0921"/>
    <w:rsid w:val="003F213B"/>
    <w:rsid w:val="003F21FE"/>
    <w:rsid w:val="003F232B"/>
    <w:rsid w:val="003F4EF0"/>
    <w:rsid w:val="003F5C01"/>
    <w:rsid w:val="003F6140"/>
    <w:rsid w:val="00400E71"/>
    <w:rsid w:val="00401718"/>
    <w:rsid w:val="00401B4C"/>
    <w:rsid w:val="00402F78"/>
    <w:rsid w:val="004037C3"/>
    <w:rsid w:val="00404544"/>
    <w:rsid w:val="00405099"/>
    <w:rsid w:val="00405B74"/>
    <w:rsid w:val="00411BAB"/>
    <w:rsid w:val="004138A9"/>
    <w:rsid w:val="00413BFE"/>
    <w:rsid w:val="00414B3D"/>
    <w:rsid w:val="00415DBE"/>
    <w:rsid w:val="00417743"/>
    <w:rsid w:val="00421127"/>
    <w:rsid w:val="004221CB"/>
    <w:rsid w:val="00422A64"/>
    <w:rsid w:val="004257A9"/>
    <w:rsid w:val="004272B5"/>
    <w:rsid w:val="004274F7"/>
    <w:rsid w:val="004279BF"/>
    <w:rsid w:val="004312A0"/>
    <w:rsid w:val="00433390"/>
    <w:rsid w:val="004334E6"/>
    <w:rsid w:val="00435761"/>
    <w:rsid w:val="004360E5"/>
    <w:rsid w:val="00436174"/>
    <w:rsid w:val="004366D3"/>
    <w:rsid w:val="00436A21"/>
    <w:rsid w:val="00436AEA"/>
    <w:rsid w:val="00436AFE"/>
    <w:rsid w:val="00437688"/>
    <w:rsid w:val="00437C57"/>
    <w:rsid w:val="00440E2B"/>
    <w:rsid w:val="00441594"/>
    <w:rsid w:val="004418FB"/>
    <w:rsid w:val="0044283D"/>
    <w:rsid w:val="00444348"/>
    <w:rsid w:val="004449E5"/>
    <w:rsid w:val="00444B3B"/>
    <w:rsid w:val="00444C92"/>
    <w:rsid w:val="004457DF"/>
    <w:rsid w:val="00445D23"/>
    <w:rsid w:val="004469F2"/>
    <w:rsid w:val="00447BA5"/>
    <w:rsid w:val="004514AF"/>
    <w:rsid w:val="00452653"/>
    <w:rsid w:val="00453086"/>
    <w:rsid w:val="00453C92"/>
    <w:rsid w:val="00453D91"/>
    <w:rsid w:val="00454519"/>
    <w:rsid w:val="00454F43"/>
    <w:rsid w:val="00455CC4"/>
    <w:rsid w:val="00456E60"/>
    <w:rsid w:val="00457321"/>
    <w:rsid w:val="00460AA2"/>
    <w:rsid w:val="00460B6B"/>
    <w:rsid w:val="00460F3E"/>
    <w:rsid w:val="004624EF"/>
    <w:rsid w:val="00464271"/>
    <w:rsid w:val="00464AC7"/>
    <w:rsid w:val="0046732F"/>
    <w:rsid w:val="00467EFB"/>
    <w:rsid w:val="00470317"/>
    <w:rsid w:val="00470F0A"/>
    <w:rsid w:val="00471E6E"/>
    <w:rsid w:val="00471FF9"/>
    <w:rsid w:val="0047294F"/>
    <w:rsid w:val="00472F1B"/>
    <w:rsid w:val="00473220"/>
    <w:rsid w:val="00475243"/>
    <w:rsid w:val="0047594E"/>
    <w:rsid w:val="00476634"/>
    <w:rsid w:val="0047742D"/>
    <w:rsid w:val="004775BD"/>
    <w:rsid w:val="00480A15"/>
    <w:rsid w:val="00480FAD"/>
    <w:rsid w:val="00481949"/>
    <w:rsid w:val="00481F98"/>
    <w:rsid w:val="00482331"/>
    <w:rsid w:val="00482C9D"/>
    <w:rsid w:val="00482DA5"/>
    <w:rsid w:val="0048324A"/>
    <w:rsid w:val="00483720"/>
    <w:rsid w:val="004837C4"/>
    <w:rsid w:val="00484068"/>
    <w:rsid w:val="004844C9"/>
    <w:rsid w:val="00484690"/>
    <w:rsid w:val="004900F2"/>
    <w:rsid w:val="00490D96"/>
    <w:rsid w:val="00490E01"/>
    <w:rsid w:val="00491B36"/>
    <w:rsid w:val="00491FA5"/>
    <w:rsid w:val="00492210"/>
    <w:rsid w:val="004928AA"/>
    <w:rsid w:val="004934ED"/>
    <w:rsid w:val="00496069"/>
    <w:rsid w:val="00496CEF"/>
    <w:rsid w:val="00497F58"/>
    <w:rsid w:val="004A0BCE"/>
    <w:rsid w:val="004A1974"/>
    <w:rsid w:val="004A1B8D"/>
    <w:rsid w:val="004A2249"/>
    <w:rsid w:val="004A2F0C"/>
    <w:rsid w:val="004A336E"/>
    <w:rsid w:val="004A45F5"/>
    <w:rsid w:val="004A514F"/>
    <w:rsid w:val="004A580D"/>
    <w:rsid w:val="004A5E54"/>
    <w:rsid w:val="004A6506"/>
    <w:rsid w:val="004A65E3"/>
    <w:rsid w:val="004A6F2E"/>
    <w:rsid w:val="004A7139"/>
    <w:rsid w:val="004A7615"/>
    <w:rsid w:val="004A79BC"/>
    <w:rsid w:val="004A7D8E"/>
    <w:rsid w:val="004B0724"/>
    <w:rsid w:val="004B1DB6"/>
    <w:rsid w:val="004B21A4"/>
    <w:rsid w:val="004B29A8"/>
    <w:rsid w:val="004B33C2"/>
    <w:rsid w:val="004B55ED"/>
    <w:rsid w:val="004B6551"/>
    <w:rsid w:val="004B7FD3"/>
    <w:rsid w:val="004C0CC5"/>
    <w:rsid w:val="004C1880"/>
    <w:rsid w:val="004C24AB"/>
    <w:rsid w:val="004C2901"/>
    <w:rsid w:val="004C3C07"/>
    <w:rsid w:val="004C49E1"/>
    <w:rsid w:val="004C70DC"/>
    <w:rsid w:val="004D104C"/>
    <w:rsid w:val="004D12E6"/>
    <w:rsid w:val="004D189D"/>
    <w:rsid w:val="004D4174"/>
    <w:rsid w:val="004D4ABB"/>
    <w:rsid w:val="004D5375"/>
    <w:rsid w:val="004E0333"/>
    <w:rsid w:val="004E0A2D"/>
    <w:rsid w:val="004E21EF"/>
    <w:rsid w:val="004E55EC"/>
    <w:rsid w:val="004E570F"/>
    <w:rsid w:val="004E61F7"/>
    <w:rsid w:val="004E6269"/>
    <w:rsid w:val="004E6865"/>
    <w:rsid w:val="004F0241"/>
    <w:rsid w:val="004F0EE4"/>
    <w:rsid w:val="004F36DD"/>
    <w:rsid w:val="004F3A46"/>
    <w:rsid w:val="004F5A0F"/>
    <w:rsid w:val="004F5C88"/>
    <w:rsid w:val="004F5FD1"/>
    <w:rsid w:val="004F71A5"/>
    <w:rsid w:val="004F72C9"/>
    <w:rsid w:val="00500048"/>
    <w:rsid w:val="00501000"/>
    <w:rsid w:val="00506195"/>
    <w:rsid w:val="0050790E"/>
    <w:rsid w:val="00510D05"/>
    <w:rsid w:val="005119B0"/>
    <w:rsid w:val="00516309"/>
    <w:rsid w:val="005169FE"/>
    <w:rsid w:val="00517665"/>
    <w:rsid w:val="00517CFB"/>
    <w:rsid w:val="005204F6"/>
    <w:rsid w:val="00521F8A"/>
    <w:rsid w:val="00525C52"/>
    <w:rsid w:val="005260E2"/>
    <w:rsid w:val="00527436"/>
    <w:rsid w:val="00530D8E"/>
    <w:rsid w:val="0053179A"/>
    <w:rsid w:val="005317C3"/>
    <w:rsid w:val="00531E0A"/>
    <w:rsid w:val="005333A3"/>
    <w:rsid w:val="00533C10"/>
    <w:rsid w:val="00533C81"/>
    <w:rsid w:val="00535832"/>
    <w:rsid w:val="00535D30"/>
    <w:rsid w:val="0053618F"/>
    <w:rsid w:val="00536693"/>
    <w:rsid w:val="00536A58"/>
    <w:rsid w:val="00537F31"/>
    <w:rsid w:val="00541973"/>
    <w:rsid w:val="00541CC0"/>
    <w:rsid w:val="00542EAA"/>
    <w:rsid w:val="00543F48"/>
    <w:rsid w:val="00544ED1"/>
    <w:rsid w:val="0054696F"/>
    <w:rsid w:val="0055035F"/>
    <w:rsid w:val="00550971"/>
    <w:rsid w:val="00551879"/>
    <w:rsid w:val="00553BF2"/>
    <w:rsid w:val="00554055"/>
    <w:rsid w:val="00554158"/>
    <w:rsid w:val="0055421D"/>
    <w:rsid w:val="00554637"/>
    <w:rsid w:val="00555593"/>
    <w:rsid w:val="00561534"/>
    <w:rsid w:val="00561D59"/>
    <w:rsid w:val="005625CE"/>
    <w:rsid w:val="005628EE"/>
    <w:rsid w:val="005631AE"/>
    <w:rsid w:val="0056343A"/>
    <w:rsid w:val="00563932"/>
    <w:rsid w:val="00564FEA"/>
    <w:rsid w:val="0056533C"/>
    <w:rsid w:val="005656C7"/>
    <w:rsid w:val="00566BB0"/>
    <w:rsid w:val="0056731E"/>
    <w:rsid w:val="005703F5"/>
    <w:rsid w:val="00570582"/>
    <w:rsid w:val="00570BB5"/>
    <w:rsid w:val="00570F59"/>
    <w:rsid w:val="00573E77"/>
    <w:rsid w:val="005748AD"/>
    <w:rsid w:val="00574E1B"/>
    <w:rsid w:val="0057541B"/>
    <w:rsid w:val="00575BD6"/>
    <w:rsid w:val="00576EA4"/>
    <w:rsid w:val="00577F4B"/>
    <w:rsid w:val="005801C0"/>
    <w:rsid w:val="005814EE"/>
    <w:rsid w:val="005844D6"/>
    <w:rsid w:val="0058584B"/>
    <w:rsid w:val="00586498"/>
    <w:rsid w:val="005900AC"/>
    <w:rsid w:val="0059068B"/>
    <w:rsid w:val="005924F4"/>
    <w:rsid w:val="00592CB9"/>
    <w:rsid w:val="00592FC3"/>
    <w:rsid w:val="00594A36"/>
    <w:rsid w:val="00594E6E"/>
    <w:rsid w:val="0059528B"/>
    <w:rsid w:val="00595F5D"/>
    <w:rsid w:val="00596590"/>
    <w:rsid w:val="00596709"/>
    <w:rsid w:val="00597776"/>
    <w:rsid w:val="005A0680"/>
    <w:rsid w:val="005A079A"/>
    <w:rsid w:val="005A0E68"/>
    <w:rsid w:val="005A1520"/>
    <w:rsid w:val="005A2378"/>
    <w:rsid w:val="005A2584"/>
    <w:rsid w:val="005A4229"/>
    <w:rsid w:val="005A4F8E"/>
    <w:rsid w:val="005A7BE5"/>
    <w:rsid w:val="005B012F"/>
    <w:rsid w:val="005B0B59"/>
    <w:rsid w:val="005B0B98"/>
    <w:rsid w:val="005B351E"/>
    <w:rsid w:val="005B3945"/>
    <w:rsid w:val="005B3A06"/>
    <w:rsid w:val="005B437A"/>
    <w:rsid w:val="005B4A3E"/>
    <w:rsid w:val="005B5776"/>
    <w:rsid w:val="005B5ADC"/>
    <w:rsid w:val="005B7611"/>
    <w:rsid w:val="005C3280"/>
    <w:rsid w:val="005C3450"/>
    <w:rsid w:val="005C6651"/>
    <w:rsid w:val="005C77BE"/>
    <w:rsid w:val="005C77CC"/>
    <w:rsid w:val="005D0B93"/>
    <w:rsid w:val="005D1416"/>
    <w:rsid w:val="005D3791"/>
    <w:rsid w:val="005D459C"/>
    <w:rsid w:val="005D4A5E"/>
    <w:rsid w:val="005D53A0"/>
    <w:rsid w:val="005D56AB"/>
    <w:rsid w:val="005D69C3"/>
    <w:rsid w:val="005D69F9"/>
    <w:rsid w:val="005D6C83"/>
    <w:rsid w:val="005E13CB"/>
    <w:rsid w:val="005E16F4"/>
    <w:rsid w:val="005E1D15"/>
    <w:rsid w:val="005E1D91"/>
    <w:rsid w:val="005E3065"/>
    <w:rsid w:val="005E6A6B"/>
    <w:rsid w:val="005E79FA"/>
    <w:rsid w:val="005F008B"/>
    <w:rsid w:val="005F0BEF"/>
    <w:rsid w:val="005F0FDA"/>
    <w:rsid w:val="005F1208"/>
    <w:rsid w:val="005F1A93"/>
    <w:rsid w:val="005F1F3E"/>
    <w:rsid w:val="005F44D7"/>
    <w:rsid w:val="005F49F9"/>
    <w:rsid w:val="005F4B49"/>
    <w:rsid w:val="005F5896"/>
    <w:rsid w:val="005F6029"/>
    <w:rsid w:val="005F6C56"/>
    <w:rsid w:val="005F75C1"/>
    <w:rsid w:val="00600404"/>
    <w:rsid w:val="006018DD"/>
    <w:rsid w:val="00602773"/>
    <w:rsid w:val="00602A30"/>
    <w:rsid w:val="00603A4F"/>
    <w:rsid w:val="00604511"/>
    <w:rsid w:val="00604799"/>
    <w:rsid w:val="00607FB1"/>
    <w:rsid w:val="006106F6"/>
    <w:rsid w:val="00612AC1"/>
    <w:rsid w:val="00613098"/>
    <w:rsid w:val="00613FED"/>
    <w:rsid w:val="00614728"/>
    <w:rsid w:val="006168B9"/>
    <w:rsid w:val="00616B98"/>
    <w:rsid w:val="00617E52"/>
    <w:rsid w:val="0062091C"/>
    <w:rsid w:val="00622278"/>
    <w:rsid w:val="0062370F"/>
    <w:rsid w:val="006242EC"/>
    <w:rsid w:val="006247CA"/>
    <w:rsid w:val="00625B2B"/>
    <w:rsid w:val="00625B33"/>
    <w:rsid w:val="00625BBF"/>
    <w:rsid w:val="00625CCE"/>
    <w:rsid w:val="00626C19"/>
    <w:rsid w:val="0063021D"/>
    <w:rsid w:val="00636198"/>
    <w:rsid w:val="00636F3A"/>
    <w:rsid w:val="006376CF"/>
    <w:rsid w:val="00641055"/>
    <w:rsid w:val="00642B00"/>
    <w:rsid w:val="00642D66"/>
    <w:rsid w:val="00644087"/>
    <w:rsid w:val="00644AB2"/>
    <w:rsid w:val="00645437"/>
    <w:rsid w:val="00645565"/>
    <w:rsid w:val="006474B1"/>
    <w:rsid w:val="00647F4A"/>
    <w:rsid w:val="006508F8"/>
    <w:rsid w:val="00651C69"/>
    <w:rsid w:val="00651FEF"/>
    <w:rsid w:val="00652A16"/>
    <w:rsid w:val="00654DCE"/>
    <w:rsid w:val="006555FF"/>
    <w:rsid w:val="0065672E"/>
    <w:rsid w:val="006567C9"/>
    <w:rsid w:val="006570DA"/>
    <w:rsid w:val="006601F6"/>
    <w:rsid w:val="006607B7"/>
    <w:rsid w:val="006624EB"/>
    <w:rsid w:val="00662A57"/>
    <w:rsid w:val="00663DAF"/>
    <w:rsid w:val="006649A3"/>
    <w:rsid w:val="00664C56"/>
    <w:rsid w:val="00664F34"/>
    <w:rsid w:val="00665A85"/>
    <w:rsid w:val="006665AE"/>
    <w:rsid w:val="006669FB"/>
    <w:rsid w:val="006671B5"/>
    <w:rsid w:val="006678D4"/>
    <w:rsid w:val="00670018"/>
    <w:rsid w:val="0067027D"/>
    <w:rsid w:val="006709DA"/>
    <w:rsid w:val="00670BAB"/>
    <w:rsid w:val="00670BE6"/>
    <w:rsid w:val="00673021"/>
    <w:rsid w:val="00673A8A"/>
    <w:rsid w:val="00675E26"/>
    <w:rsid w:val="00675F64"/>
    <w:rsid w:val="00677D29"/>
    <w:rsid w:val="00677FFD"/>
    <w:rsid w:val="0068049A"/>
    <w:rsid w:val="00680663"/>
    <w:rsid w:val="00680885"/>
    <w:rsid w:val="00681805"/>
    <w:rsid w:val="00681835"/>
    <w:rsid w:val="00681E01"/>
    <w:rsid w:val="00683B68"/>
    <w:rsid w:val="00684539"/>
    <w:rsid w:val="00684DB0"/>
    <w:rsid w:val="00684E58"/>
    <w:rsid w:val="00687072"/>
    <w:rsid w:val="00687863"/>
    <w:rsid w:val="00687A06"/>
    <w:rsid w:val="00690084"/>
    <w:rsid w:val="0069060F"/>
    <w:rsid w:val="00690FEE"/>
    <w:rsid w:val="0069171E"/>
    <w:rsid w:val="0069322B"/>
    <w:rsid w:val="00693492"/>
    <w:rsid w:val="00695C5F"/>
    <w:rsid w:val="0069759A"/>
    <w:rsid w:val="006A0596"/>
    <w:rsid w:val="006A1797"/>
    <w:rsid w:val="006A22AC"/>
    <w:rsid w:val="006A3E64"/>
    <w:rsid w:val="006A433A"/>
    <w:rsid w:val="006A6219"/>
    <w:rsid w:val="006A6B94"/>
    <w:rsid w:val="006A6C6D"/>
    <w:rsid w:val="006A7106"/>
    <w:rsid w:val="006B0797"/>
    <w:rsid w:val="006B07F7"/>
    <w:rsid w:val="006B0C90"/>
    <w:rsid w:val="006B0F6D"/>
    <w:rsid w:val="006B16A2"/>
    <w:rsid w:val="006B188C"/>
    <w:rsid w:val="006B2334"/>
    <w:rsid w:val="006B2F75"/>
    <w:rsid w:val="006B443F"/>
    <w:rsid w:val="006B49C6"/>
    <w:rsid w:val="006B652B"/>
    <w:rsid w:val="006B7AD5"/>
    <w:rsid w:val="006C06A6"/>
    <w:rsid w:val="006C0D21"/>
    <w:rsid w:val="006C19C9"/>
    <w:rsid w:val="006C2F3E"/>
    <w:rsid w:val="006C5314"/>
    <w:rsid w:val="006C55B0"/>
    <w:rsid w:val="006C5AB1"/>
    <w:rsid w:val="006C65BE"/>
    <w:rsid w:val="006D0630"/>
    <w:rsid w:val="006D0801"/>
    <w:rsid w:val="006D1F89"/>
    <w:rsid w:val="006D2C16"/>
    <w:rsid w:val="006D3246"/>
    <w:rsid w:val="006D33CF"/>
    <w:rsid w:val="006D358A"/>
    <w:rsid w:val="006D3816"/>
    <w:rsid w:val="006D4513"/>
    <w:rsid w:val="006D5908"/>
    <w:rsid w:val="006D5A53"/>
    <w:rsid w:val="006D5FF5"/>
    <w:rsid w:val="006D6FEE"/>
    <w:rsid w:val="006D7666"/>
    <w:rsid w:val="006D78F7"/>
    <w:rsid w:val="006D7C11"/>
    <w:rsid w:val="006D7FB9"/>
    <w:rsid w:val="006E079E"/>
    <w:rsid w:val="006E0D76"/>
    <w:rsid w:val="006E0F30"/>
    <w:rsid w:val="006E2870"/>
    <w:rsid w:val="006E30B7"/>
    <w:rsid w:val="006E37B4"/>
    <w:rsid w:val="006E40E9"/>
    <w:rsid w:val="006E4963"/>
    <w:rsid w:val="006E5454"/>
    <w:rsid w:val="006E677E"/>
    <w:rsid w:val="006E6E77"/>
    <w:rsid w:val="006F0B75"/>
    <w:rsid w:val="006F0DE6"/>
    <w:rsid w:val="006F1D50"/>
    <w:rsid w:val="006F33ED"/>
    <w:rsid w:val="006F36C3"/>
    <w:rsid w:val="006F38EF"/>
    <w:rsid w:val="006F4B34"/>
    <w:rsid w:val="006F5677"/>
    <w:rsid w:val="006F6EBC"/>
    <w:rsid w:val="006F79A4"/>
    <w:rsid w:val="00700635"/>
    <w:rsid w:val="00700751"/>
    <w:rsid w:val="00700E08"/>
    <w:rsid w:val="007016F4"/>
    <w:rsid w:val="00701888"/>
    <w:rsid w:val="00704495"/>
    <w:rsid w:val="007047F4"/>
    <w:rsid w:val="00704FC9"/>
    <w:rsid w:val="007054AD"/>
    <w:rsid w:val="00706225"/>
    <w:rsid w:val="0071070C"/>
    <w:rsid w:val="00710BE7"/>
    <w:rsid w:val="007123CC"/>
    <w:rsid w:val="007126C0"/>
    <w:rsid w:val="00712C34"/>
    <w:rsid w:val="0071384F"/>
    <w:rsid w:val="00715205"/>
    <w:rsid w:val="00715842"/>
    <w:rsid w:val="00717339"/>
    <w:rsid w:val="00717A01"/>
    <w:rsid w:val="007200C0"/>
    <w:rsid w:val="007201AE"/>
    <w:rsid w:val="00720A9C"/>
    <w:rsid w:val="00720DAC"/>
    <w:rsid w:val="0072200F"/>
    <w:rsid w:val="00723C19"/>
    <w:rsid w:val="007243AC"/>
    <w:rsid w:val="00724652"/>
    <w:rsid w:val="00725A1C"/>
    <w:rsid w:val="0072687B"/>
    <w:rsid w:val="007301F4"/>
    <w:rsid w:val="00730280"/>
    <w:rsid w:val="00731089"/>
    <w:rsid w:val="007313BF"/>
    <w:rsid w:val="007316E4"/>
    <w:rsid w:val="00732AFB"/>
    <w:rsid w:val="00732E50"/>
    <w:rsid w:val="00733752"/>
    <w:rsid w:val="007350FE"/>
    <w:rsid w:val="00735546"/>
    <w:rsid w:val="00735995"/>
    <w:rsid w:val="00743DC4"/>
    <w:rsid w:val="00744028"/>
    <w:rsid w:val="007443EB"/>
    <w:rsid w:val="00744423"/>
    <w:rsid w:val="007449CB"/>
    <w:rsid w:val="007451FD"/>
    <w:rsid w:val="00746AD3"/>
    <w:rsid w:val="00750CD7"/>
    <w:rsid w:val="00751654"/>
    <w:rsid w:val="00752369"/>
    <w:rsid w:val="007526F6"/>
    <w:rsid w:val="00752C04"/>
    <w:rsid w:val="007536C7"/>
    <w:rsid w:val="007542B6"/>
    <w:rsid w:val="00755A90"/>
    <w:rsid w:val="00756080"/>
    <w:rsid w:val="007560B3"/>
    <w:rsid w:val="00756513"/>
    <w:rsid w:val="00756CF8"/>
    <w:rsid w:val="00761615"/>
    <w:rsid w:val="00763E88"/>
    <w:rsid w:val="00763F15"/>
    <w:rsid w:val="00763FA5"/>
    <w:rsid w:val="00764D08"/>
    <w:rsid w:val="00764EB0"/>
    <w:rsid w:val="00766294"/>
    <w:rsid w:val="007666A9"/>
    <w:rsid w:val="00766765"/>
    <w:rsid w:val="007707C2"/>
    <w:rsid w:val="00771F41"/>
    <w:rsid w:val="007736FE"/>
    <w:rsid w:val="0077384C"/>
    <w:rsid w:val="00775AD6"/>
    <w:rsid w:val="00776217"/>
    <w:rsid w:val="0077658E"/>
    <w:rsid w:val="007766F2"/>
    <w:rsid w:val="00776A8B"/>
    <w:rsid w:val="00776BEB"/>
    <w:rsid w:val="00776D2C"/>
    <w:rsid w:val="0077721A"/>
    <w:rsid w:val="00777A93"/>
    <w:rsid w:val="00782E03"/>
    <w:rsid w:val="00784014"/>
    <w:rsid w:val="00784EE8"/>
    <w:rsid w:val="007871D4"/>
    <w:rsid w:val="007877FF"/>
    <w:rsid w:val="0079005C"/>
    <w:rsid w:val="007915CD"/>
    <w:rsid w:val="007919A6"/>
    <w:rsid w:val="007920DC"/>
    <w:rsid w:val="0079235A"/>
    <w:rsid w:val="00792DE4"/>
    <w:rsid w:val="00792ED2"/>
    <w:rsid w:val="007930C8"/>
    <w:rsid w:val="007933B8"/>
    <w:rsid w:val="007936AA"/>
    <w:rsid w:val="00795614"/>
    <w:rsid w:val="007973B0"/>
    <w:rsid w:val="007A0761"/>
    <w:rsid w:val="007A11EC"/>
    <w:rsid w:val="007A352E"/>
    <w:rsid w:val="007A51B6"/>
    <w:rsid w:val="007A53E3"/>
    <w:rsid w:val="007A5594"/>
    <w:rsid w:val="007A55D8"/>
    <w:rsid w:val="007A64EC"/>
    <w:rsid w:val="007B101A"/>
    <w:rsid w:val="007B37DE"/>
    <w:rsid w:val="007B49A5"/>
    <w:rsid w:val="007B5C29"/>
    <w:rsid w:val="007B5CFE"/>
    <w:rsid w:val="007B5F69"/>
    <w:rsid w:val="007B6A24"/>
    <w:rsid w:val="007B7058"/>
    <w:rsid w:val="007B72AF"/>
    <w:rsid w:val="007B7A34"/>
    <w:rsid w:val="007C19FC"/>
    <w:rsid w:val="007C1EC4"/>
    <w:rsid w:val="007C21F8"/>
    <w:rsid w:val="007C2525"/>
    <w:rsid w:val="007C48B0"/>
    <w:rsid w:val="007C4A2F"/>
    <w:rsid w:val="007C585D"/>
    <w:rsid w:val="007C5CE9"/>
    <w:rsid w:val="007C5E15"/>
    <w:rsid w:val="007C66A1"/>
    <w:rsid w:val="007C671C"/>
    <w:rsid w:val="007C6F84"/>
    <w:rsid w:val="007C791C"/>
    <w:rsid w:val="007D2589"/>
    <w:rsid w:val="007D3B00"/>
    <w:rsid w:val="007D42DE"/>
    <w:rsid w:val="007D6502"/>
    <w:rsid w:val="007D6AA0"/>
    <w:rsid w:val="007D6F8B"/>
    <w:rsid w:val="007D7BD6"/>
    <w:rsid w:val="007D7CFF"/>
    <w:rsid w:val="007D7FA0"/>
    <w:rsid w:val="007E1186"/>
    <w:rsid w:val="007E11D4"/>
    <w:rsid w:val="007E19B3"/>
    <w:rsid w:val="007E358E"/>
    <w:rsid w:val="007E3AEF"/>
    <w:rsid w:val="007E46E5"/>
    <w:rsid w:val="007E4CB2"/>
    <w:rsid w:val="007E4CB9"/>
    <w:rsid w:val="007E6F60"/>
    <w:rsid w:val="007F02F5"/>
    <w:rsid w:val="007F06A2"/>
    <w:rsid w:val="007F07F1"/>
    <w:rsid w:val="007F3058"/>
    <w:rsid w:val="007F3611"/>
    <w:rsid w:val="007F4077"/>
    <w:rsid w:val="007F4F5B"/>
    <w:rsid w:val="007F5376"/>
    <w:rsid w:val="007F61A6"/>
    <w:rsid w:val="007F6361"/>
    <w:rsid w:val="0080034C"/>
    <w:rsid w:val="0080034F"/>
    <w:rsid w:val="00800ECC"/>
    <w:rsid w:val="008016FC"/>
    <w:rsid w:val="008017D6"/>
    <w:rsid w:val="0080186C"/>
    <w:rsid w:val="00801C3D"/>
    <w:rsid w:val="00803083"/>
    <w:rsid w:val="008046D9"/>
    <w:rsid w:val="00804D1E"/>
    <w:rsid w:val="008068D6"/>
    <w:rsid w:val="00806ECF"/>
    <w:rsid w:val="00807940"/>
    <w:rsid w:val="008100C6"/>
    <w:rsid w:val="00810822"/>
    <w:rsid w:val="0081269B"/>
    <w:rsid w:val="00812C6D"/>
    <w:rsid w:val="008164B4"/>
    <w:rsid w:val="00816720"/>
    <w:rsid w:val="00816ACB"/>
    <w:rsid w:val="008175BA"/>
    <w:rsid w:val="00821706"/>
    <w:rsid w:val="0082289D"/>
    <w:rsid w:val="0082487E"/>
    <w:rsid w:val="00825A3A"/>
    <w:rsid w:val="00827CE3"/>
    <w:rsid w:val="008301DB"/>
    <w:rsid w:val="00830BC7"/>
    <w:rsid w:val="00830F1A"/>
    <w:rsid w:val="00830FB9"/>
    <w:rsid w:val="00833A58"/>
    <w:rsid w:val="008354BA"/>
    <w:rsid w:val="00835877"/>
    <w:rsid w:val="008367CF"/>
    <w:rsid w:val="00837A47"/>
    <w:rsid w:val="008417E4"/>
    <w:rsid w:val="0084275A"/>
    <w:rsid w:val="008439D9"/>
    <w:rsid w:val="00843D40"/>
    <w:rsid w:val="00844FEF"/>
    <w:rsid w:val="00845DE7"/>
    <w:rsid w:val="0084634B"/>
    <w:rsid w:val="00846C1D"/>
    <w:rsid w:val="00847221"/>
    <w:rsid w:val="008474C8"/>
    <w:rsid w:val="00847AFC"/>
    <w:rsid w:val="008508E1"/>
    <w:rsid w:val="00851B35"/>
    <w:rsid w:val="00853BEA"/>
    <w:rsid w:val="00853DB6"/>
    <w:rsid w:val="00856A84"/>
    <w:rsid w:val="00856DE8"/>
    <w:rsid w:val="00862EEC"/>
    <w:rsid w:val="00864056"/>
    <w:rsid w:val="00864BE6"/>
    <w:rsid w:val="00865A1C"/>
    <w:rsid w:val="00866144"/>
    <w:rsid w:val="008662CE"/>
    <w:rsid w:val="00866466"/>
    <w:rsid w:val="008668D6"/>
    <w:rsid w:val="00866C26"/>
    <w:rsid w:val="00866D2C"/>
    <w:rsid w:val="0086780A"/>
    <w:rsid w:val="00867A78"/>
    <w:rsid w:val="00872554"/>
    <w:rsid w:val="00872889"/>
    <w:rsid w:val="00872F9B"/>
    <w:rsid w:val="00874B79"/>
    <w:rsid w:val="00875033"/>
    <w:rsid w:val="0087525E"/>
    <w:rsid w:val="008758F5"/>
    <w:rsid w:val="00876A17"/>
    <w:rsid w:val="00877326"/>
    <w:rsid w:val="00877E8B"/>
    <w:rsid w:val="008821CC"/>
    <w:rsid w:val="008825D3"/>
    <w:rsid w:val="0088519A"/>
    <w:rsid w:val="008856B4"/>
    <w:rsid w:val="008866DB"/>
    <w:rsid w:val="00887925"/>
    <w:rsid w:val="00890A71"/>
    <w:rsid w:val="00891F93"/>
    <w:rsid w:val="00892298"/>
    <w:rsid w:val="008927A8"/>
    <w:rsid w:val="00896296"/>
    <w:rsid w:val="0089660D"/>
    <w:rsid w:val="00897A6A"/>
    <w:rsid w:val="00897F89"/>
    <w:rsid w:val="008A1215"/>
    <w:rsid w:val="008A24B8"/>
    <w:rsid w:val="008A355C"/>
    <w:rsid w:val="008A5E2F"/>
    <w:rsid w:val="008A7D69"/>
    <w:rsid w:val="008B131A"/>
    <w:rsid w:val="008B20D4"/>
    <w:rsid w:val="008B345B"/>
    <w:rsid w:val="008B3F6C"/>
    <w:rsid w:val="008B5292"/>
    <w:rsid w:val="008B586A"/>
    <w:rsid w:val="008B5A86"/>
    <w:rsid w:val="008B5D95"/>
    <w:rsid w:val="008B61F7"/>
    <w:rsid w:val="008B6240"/>
    <w:rsid w:val="008B7417"/>
    <w:rsid w:val="008B778E"/>
    <w:rsid w:val="008C01CA"/>
    <w:rsid w:val="008C25FC"/>
    <w:rsid w:val="008C29DA"/>
    <w:rsid w:val="008C3FB6"/>
    <w:rsid w:val="008C4241"/>
    <w:rsid w:val="008C524A"/>
    <w:rsid w:val="008C5419"/>
    <w:rsid w:val="008C6DA9"/>
    <w:rsid w:val="008D0839"/>
    <w:rsid w:val="008D13E9"/>
    <w:rsid w:val="008D150B"/>
    <w:rsid w:val="008D290A"/>
    <w:rsid w:val="008D2BBD"/>
    <w:rsid w:val="008D3775"/>
    <w:rsid w:val="008D4CEC"/>
    <w:rsid w:val="008D4F20"/>
    <w:rsid w:val="008D5B31"/>
    <w:rsid w:val="008D5DD1"/>
    <w:rsid w:val="008D68AB"/>
    <w:rsid w:val="008D6B62"/>
    <w:rsid w:val="008D7420"/>
    <w:rsid w:val="008D7D87"/>
    <w:rsid w:val="008E0A58"/>
    <w:rsid w:val="008E0F05"/>
    <w:rsid w:val="008E1601"/>
    <w:rsid w:val="008E1EFF"/>
    <w:rsid w:val="008E2674"/>
    <w:rsid w:val="008E2800"/>
    <w:rsid w:val="008E6A36"/>
    <w:rsid w:val="008E6A97"/>
    <w:rsid w:val="008E6EFA"/>
    <w:rsid w:val="008E77D9"/>
    <w:rsid w:val="008F0723"/>
    <w:rsid w:val="008F1A6A"/>
    <w:rsid w:val="008F2B8F"/>
    <w:rsid w:val="008F2F8F"/>
    <w:rsid w:val="008F3524"/>
    <w:rsid w:val="008F40AF"/>
    <w:rsid w:val="008F5814"/>
    <w:rsid w:val="008F65BA"/>
    <w:rsid w:val="008F7C70"/>
    <w:rsid w:val="00900496"/>
    <w:rsid w:val="00900545"/>
    <w:rsid w:val="009021B1"/>
    <w:rsid w:val="00902D64"/>
    <w:rsid w:val="00902DAC"/>
    <w:rsid w:val="00903FF6"/>
    <w:rsid w:val="00904B4E"/>
    <w:rsid w:val="00904B84"/>
    <w:rsid w:val="00905A39"/>
    <w:rsid w:val="0090699A"/>
    <w:rsid w:val="00906A83"/>
    <w:rsid w:val="0090742F"/>
    <w:rsid w:val="00907C45"/>
    <w:rsid w:val="009103C6"/>
    <w:rsid w:val="00911C69"/>
    <w:rsid w:val="009133A1"/>
    <w:rsid w:val="009134D0"/>
    <w:rsid w:val="00913A35"/>
    <w:rsid w:val="009140F3"/>
    <w:rsid w:val="009142D1"/>
    <w:rsid w:val="00914353"/>
    <w:rsid w:val="00914793"/>
    <w:rsid w:val="00915DBB"/>
    <w:rsid w:val="00915FB5"/>
    <w:rsid w:val="00920603"/>
    <w:rsid w:val="0092109C"/>
    <w:rsid w:val="0092303A"/>
    <w:rsid w:val="009240A7"/>
    <w:rsid w:val="0092410C"/>
    <w:rsid w:val="00925F84"/>
    <w:rsid w:val="009262F5"/>
    <w:rsid w:val="009273F8"/>
    <w:rsid w:val="009275D2"/>
    <w:rsid w:val="00927C42"/>
    <w:rsid w:val="00927DC4"/>
    <w:rsid w:val="009317A8"/>
    <w:rsid w:val="00932083"/>
    <w:rsid w:val="00932784"/>
    <w:rsid w:val="0093287E"/>
    <w:rsid w:val="00932BB2"/>
    <w:rsid w:val="00933F06"/>
    <w:rsid w:val="00934C35"/>
    <w:rsid w:val="00934E6A"/>
    <w:rsid w:val="00935182"/>
    <w:rsid w:val="009357B5"/>
    <w:rsid w:val="00935ED6"/>
    <w:rsid w:val="009364E9"/>
    <w:rsid w:val="00937047"/>
    <w:rsid w:val="00940222"/>
    <w:rsid w:val="0094100E"/>
    <w:rsid w:val="009417FE"/>
    <w:rsid w:val="00941B31"/>
    <w:rsid w:val="00941E3A"/>
    <w:rsid w:val="00942113"/>
    <w:rsid w:val="009422A0"/>
    <w:rsid w:val="00942D5D"/>
    <w:rsid w:val="00944177"/>
    <w:rsid w:val="00945DE8"/>
    <w:rsid w:val="00946715"/>
    <w:rsid w:val="0094684C"/>
    <w:rsid w:val="00946EF7"/>
    <w:rsid w:val="00947722"/>
    <w:rsid w:val="00947FAE"/>
    <w:rsid w:val="0095048B"/>
    <w:rsid w:val="00952C33"/>
    <w:rsid w:val="00953030"/>
    <w:rsid w:val="00954B1A"/>
    <w:rsid w:val="00955642"/>
    <w:rsid w:val="00955A47"/>
    <w:rsid w:val="009567B7"/>
    <w:rsid w:val="00956CD6"/>
    <w:rsid w:val="00960BD3"/>
    <w:rsid w:val="00961B25"/>
    <w:rsid w:val="00962995"/>
    <w:rsid w:val="0096442A"/>
    <w:rsid w:val="00964797"/>
    <w:rsid w:val="009653F9"/>
    <w:rsid w:val="00967503"/>
    <w:rsid w:val="0096790D"/>
    <w:rsid w:val="009720FB"/>
    <w:rsid w:val="00972668"/>
    <w:rsid w:val="00972D69"/>
    <w:rsid w:val="00972EEA"/>
    <w:rsid w:val="009749F8"/>
    <w:rsid w:val="00974FD5"/>
    <w:rsid w:val="0097553F"/>
    <w:rsid w:val="00975885"/>
    <w:rsid w:val="00976385"/>
    <w:rsid w:val="00976AE0"/>
    <w:rsid w:val="009774D4"/>
    <w:rsid w:val="009803F2"/>
    <w:rsid w:val="00981318"/>
    <w:rsid w:val="009822D4"/>
    <w:rsid w:val="00982783"/>
    <w:rsid w:val="00984ABC"/>
    <w:rsid w:val="00984ACC"/>
    <w:rsid w:val="00987133"/>
    <w:rsid w:val="00987AF0"/>
    <w:rsid w:val="0099098A"/>
    <w:rsid w:val="00990C6A"/>
    <w:rsid w:val="00990F9C"/>
    <w:rsid w:val="00991C91"/>
    <w:rsid w:val="009934CB"/>
    <w:rsid w:val="00993F62"/>
    <w:rsid w:val="00994478"/>
    <w:rsid w:val="00994EED"/>
    <w:rsid w:val="0099618F"/>
    <w:rsid w:val="0099787A"/>
    <w:rsid w:val="009A25DA"/>
    <w:rsid w:val="009A280F"/>
    <w:rsid w:val="009A3637"/>
    <w:rsid w:val="009A40F6"/>
    <w:rsid w:val="009A44DE"/>
    <w:rsid w:val="009A4747"/>
    <w:rsid w:val="009A5176"/>
    <w:rsid w:val="009A5891"/>
    <w:rsid w:val="009A5911"/>
    <w:rsid w:val="009A6814"/>
    <w:rsid w:val="009B00BD"/>
    <w:rsid w:val="009B0575"/>
    <w:rsid w:val="009B1036"/>
    <w:rsid w:val="009B13FA"/>
    <w:rsid w:val="009B1F86"/>
    <w:rsid w:val="009B2051"/>
    <w:rsid w:val="009B2112"/>
    <w:rsid w:val="009B323C"/>
    <w:rsid w:val="009B32C9"/>
    <w:rsid w:val="009B4428"/>
    <w:rsid w:val="009B6BD5"/>
    <w:rsid w:val="009B6D31"/>
    <w:rsid w:val="009B70D2"/>
    <w:rsid w:val="009C0926"/>
    <w:rsid w:val="009C1DF3"/>
    <w:rsid w:val="009C2F4A"/>
    <w:rsid w:val="009C3FAE"/>
    <w:rsid w:val="009C40AE"/>
    <w:rsid w:val="009C4658"/>
    <w:rsid w:val="009C4E5A"/>
    <w:rsid w:val="009C57BE"/>
    <w:rsid w:val="009C628F"/>
    <w:rsid w:val="009C632A"/>
    <w:rsid w:val="009C7D22"/>
    <w:rsid w:val="009C7F3B"/>
    <w:rsid w:val="009D1E12"/>
    <w:rsid w:val="009D2616"/>
    <w:rsid w:val="009D279F"/>
    <w:rsid w:val="009D3932"/>
    <w:rsid w:val="009D41A3"/>
    <w:rsid w:val="009D57EE"/>
    <w:rsid w:val="009D5E74"/>
    <w:rsid w:val="009E0EBF"/>
    <w:rsid w:val="009E0F73"/>
    <w:rsid w:val="009E1FEB"/>
    <w:rsid w:val="009E32C4"/>
    <w:rsid w:val="009E3488"/>
    <w:rsid w:val="009E4672"/>
    <w:rsid w:val="009E5438"/>
    <w:rsid w:val="009E60EC"/>
    <w:rsid w:val="009F0719"/>
    <w:rsid w:val="009F0A09"/>
    <w:rsid w:val="009F26A2"/>
    <w:rsid w:val="009F29C2"/>
    <w:rsid w:val="009F2D54"/>
    <w:rsid w:val="009F39A8"/>
    <w:rsid w:val="009F5175"/>
    <w:rsid w:val="009F7962"/>
    <w:rsid w:val="00A017BC"/>
    <w:rsid w:val="00A02248"/>
    <w:rsid w:val="00A02917"/>
    <w:rsid w:val="00A02AAC"/>
    <w:rsid w:val="00A05DB0"/>
    <w:rsid w:val="00A060DB"/>
    <w:rsid w:val="00A07365"/>
    <w:rsid w:val="00A07974"/>
    <w:rsid w:val="00A10F96"/>
    <w:rsid w:val="00A1181E"/>
    <w:rsid w:val="00A12365"/>
    <w:rsid w:val="00A12BC7"/>
    <w:rsid w:val="00A12F19"/>
    <w:rsid w:val="00A1370C"/>
    <w:rsid w:val="00A14227"/>
    <w:rsid w:val="00A15B9B"/>
    <w:rsid w:val="00A1728B"/>
    <w:rsid w:val="00A17398"/>
    <w:rsid w:val="00A17D66"/>
    <w:rsid w:val="00A207DD"/>
    <w:rsid w:val="00A211C6"/>
    <w:rsid w:val="00A21A77"/>
    <w:rsid w:val="00A21E14"/>
    <w:rsid w:val="00A21EE4"/>
    <w:rsid w:val="00A227DB"/>
    <w:rsid w:val="00A24C4F"/>
    <w:rsid w:val="00A24E43"/>
    <w:rsid w:val="00A26C48"/>
    <w:rsid w:val="00A271CB"/>
    <w:rsid w:val="00A275A6"/>
    <w:rsid w:val="00A31019"/>
    <w:rsid w:val="00A3109D"/>
    <w:rsid w:val="00A319C6"/>
    <w:rsid w:val="00A3340D"/>
    <w:rsid w:val="00A33A10"/>
    <w:rsid w:val="00A33C50"/>
    <w:rsid w:val="00A34235"/>
    <w:rsid w:val="00A3601C"/>
    <w:rsid w:val="00A36367"/>
    <w:rsid w:val="00A3753C"/>
    <w:rsid w:val="00A37BEC"/>
    <w:rsid w:val="00A422EB"/>
    <w:rsid w:val="00A4298A"/>
    <w:rsid w:val="00A42D8D"/>
    <w:rsid w:val="00A44F5D"/>
    <w:rsid w:val="00A45CAE"/>
    <w:rsid w:val="00A46E3E"/>
    <w:rsid w:val="00A473BC"/>
    <w:rsid w:val="00A505A8"/>
    <w:rsid w:val="00A53491"/>
    <w:rsid w:val="00A53A7A"/>
    <w:rsid w:val="00A55894"/>
    <w:rsid w:val="00A55D27"/>
    <w:rsid w:val="00A55F7F"/>
    <w:rsid w:val="00A565CB"/>
    <w:rsid w:val="00A56642"/>
    <w:rsid w:val="00A574F6"/>
    <w:rsid w:val="00A60364"/>
    <w:rsid w:val="00A60370"/>
    <w:rsid w:val="00A61782"/>
    <w:rsid w:val="00A62666"/>
    <w:rsid w:val="00A62A1C"/>
    <w:rsid w:val="00A63132"/>
    <w:rsid w:val="00A63243"/>
    <w:rsid w:val="00A6368A"/>
    <w:rsid w:val="00A63784"/>
    <w:rsid w:val="00A640A4"/>
    <w:rsid w:val="00A66308"/>
    <w:rsid w:val="00A671B7"/>
    <w:rsid w:val="00A70F0A"/>
    <w:rsid w:val="00A71786"/>
    <w:rsid w:val="00A71C40"/>
    <w:rsid w:val="00A7207F"/>
    <w:rsid w:val="00A731E5"/>
    <w:rsid w:val="00A7516F"/>
    <w:rsid w:val="00A75388"/>
    <w:rsid w:val="00A7733C"/>
    <w:rsid w:val="00A77A9C"/>
    <w:rsid w:val="00A800F3"/>
    <w:rsid w:val="00A8058B"/>
    <w:rsid w:val="00A8249E"/>
    <w:rsid w:val="00A830FB"/>
    <w:rsid w:val="00A83530"/>
    <w:rsid w:val="00A84093"/>
    <w:rsid w:val="00A852F1"/>
    <w:rsid w:val="00A85EF3"/>
    <w:rsid w:val="00A85FF0"/>
    <w:rsid w:val="00A864EE"/>
    <w:rsid w:val="00A86A7D"/>
    <w:rsid w:val="00A86B94"/>
    <w:rsid w:val="00A87087"/>
    <w:rsid w:val="00A9096D"/>
    <w:rsid w:val="00A916F2"/>
    <w:rsid w:val="00A91F86"/>
    <w:rsid w:val="00A91FA9"/>
    <w:rsid w:val="00A93525"/>
    <w:rsid w:val="00A93B6C"/>
    <w:rsid w:val="00A942C2"/>
    <w:rsid w:val="00A94BFA"/>
    <w:rsid w:val="00A95493"/>
    <w:rsid w:val="00A959E8"/>
    <w:rsid w:val="00A959F1"/>
    <w:rsid w:val="00A95C1E"/>
    <w:rsid w:val="00A9616A"/>
    <w:rsid w:val="00AA0D91"/>
    <w:rsid w:val="00AA3D4D"/>
    <w:rsid w:val="00AA5EC5"/>
    <w:rsid w:val="00AA7713"/>
    <w:rsid w:val="00AB0045"/>
    <w:rsid w:val="00AB0AFD"/>
    <w:rsid w:val="00AB13F4"/>
    <w:rsid w:val="00AB1891"/>
    <w:rsid w:val="00AB2C48"/>
    <w:rsid w:val="00AB3E1B"/>
    <w:rsid w:val="00AB620E"/>
    <w:rsid w:val="00AB69E3"/>
    <w:rsid w:val="00AB7EED"/>
    <w:rsid w:val="00AC137B"/>
    <w:rsid w:val="00AC16EC"/>
    <w:rsid w:val="00AC1B1B"/>
    <w:rsid w:val="00AC2362"/>
    <w:rsid w:val="00AC2B72"/>
    <w:rsid w:val="00AC385B"/>
    <w:rsid w:val="00AC3FA6"/>
    <w:rsid w:val="00AC4619"/>
    <w:rsid w:val="00AC4A08"/>
    <w:rsid w:val="00AC653A"/>
    <w:rsid w:val="00AC65AC"/>
    <w:rsid w:val="00AC6FA8"/>
    <w:rsid w:val="00AD0843"/>
    <w:rsid w:val="00AD0A5E"/>
    <w:rsid w:val="00AD29D1"/>
    <w:rsid w:val="00AD33B6"/>
    <w:rsid w:val="00AD3A01"/>
    <w:rsid w:val="00AD3A29"/>
    <w:rsid w:val="00AD517A"/>
    <w:rsid w:val="00AD6079"/>
    <w:rsid w:val="00AD60E2"/>
    <w:rsid w:val="00AD7311"/>
    <w:rsid w:val="00AD739C"/>
    <w:rsid w:val="00AD7FDE"/>
    <w:rsid w:val="00AE0341"/>
    <w:rsid w:val="00AE0A59"/>
    <w:rsid w:val="00AE2771"/>
    <w:rsid w:val="00AE29F4"/>
    <w:rsid w:val="00AE31E9"/>
    <w:rsid w:val="00AE4323"/>
    <w:rsid w:val="00AE55D4"/>
    <w:rsid w:val="00AE5926"/>
    <w:rsid w:val="00AE5A0D"/>
    <w:rsid w:val="00AE5A14"/>
    <w:rsid w:val="00AE66EC"/>
    <w:rsid w:val="00AE6B33"/>
    <w:rsid w:val="00AE7608"/>
    <w:rsid w:val="00AE7ED2"/>
    <w:rsid w:val="00AF0076"/>
    <w:rsid w:val="00AF0939"/>
    <w:rsid w:val="00AF1544"/>
    <w:rsid w:val="00AF254A"/>
    <w:rsid w:val="00AF297E"/>
    <w:rsid w:val="00AF3123"/>
    <w:rsid w:val="00AF3219"/>
    <w:rsid w:val="00AF33A6"/>
    <w:rsid w:val="00AF3674"/>
    <w:rsid w:val="00AF5565"/>
    <w:rsid w:val="00AF5BA2"/>
    <w:rsid w:val="00AF6581"/>
    <w:rsid w:val="00AF6680"/>
    <w:rsid w:val="00AF761C"/>
    <w:rsid w:val="00B016FA"/>
    <w:rsid w:val="00B02733"/>
    <w:rsid w:val="00B02927"/>
    <w:rsid w:val="00B04425"/>
    <w:rsid w:val="00B051A9"/>
    <w:rsid w:val="00B05589"/>
    <w:rsid w:val="00B05623"/>
    <w:rsid w:val="00B0571E"/>
    <w:rsid w:val="00B05853"/>
    <w:rsid w:val="00B05A48"/>
    <w:rsid w:val="00B05F10"/>
    <w:rsid w:val="00B06211"/>
    <w:rsid w:val="00B066F6"/>
    <w:rsid w:val="00B06BA2"/>
    <w:rsid w:val="00B06DAC"/>
    <w:rsid w:val="00B07058"/>
    <w:rsid w:val="00B078F5"/>
    <w:rsid w:val="00B10506"/>
    <w:rsid w:val="00B118FD"/>
    <w:rsid w:val="00B119A8"/>
    <w:rsid w:val="00B1479D"/>
    <w:rsid w:val="00B1577B"/>
    <w:rsid w:val="00B15A12"/>
    <w:rsid w:val="00B16C07"/>
    <w:rsid w:val="00B16EC9"/>
    <w:rsid w:val="00B17091"/>
    <w:rsid w:val="00B20F30"/>
    <w:rsid w:val="00B21815"/>
    <w:rsid w:val="00B2403E"/>
    <w:rsid w:val="00B24EF4"/>
    <w:rsid w:val="00B2513D"/>
    <w:rsid w:val="00B2599D"/>
    <w:rsid w:val="00B26606"/>
    <w:rsid w:val="00B27C62"/>
    <w:rsid w:val="00B30408"/>
    <w:rsid w:val="00B30A7B"/>
    <w:rsid w:val="00B3132B"/>
    <w:rsid w:val="00B32902"/>
    <w:rsid w:val="00B32C64"/>
    <w:rsid w:val="00B32F0F"/>
    <w:rsid w:val="00B331AB"/>
    <w:rsid w:val="00B33D4B"/>
    <w:rsid w:val="00B3454B"/>
    <w:rsid w:val="00B348B4"/>
    <w:rsid w:val="00B34B2E"/>
    <w:rsid w:val="00B354E7"/>
    <w:rsid w:val="00B35CF8"/>
    <w:rsid w:val="00B378DF"/>
    <w:rsid w:val="00B42114"/>
    <w:rsid w:val="00B42971"/>
    <w:rsid w:val="00B4306A"/>
    <w:rsid w:val="00B45029"/>
    <w:rsid w:val="00B47659"/>
    <w:rsid w:val="00B50721"/>
    <w:rsid w:val="00B50E3A"/>
    <w:rsid w:val="00B510E8"/>
    <w:rsid w:val="00B526B1"/>
    <w:rsid w:val="00B53F09"/>
    <w:rsid w:val="00B54744"/>
    <w:rsid w:val="00B54DAF"/>
    <w:rsid w:val="00B566BC"/>
    <w:rsid w:val="00B57288"/>
    <w:rsid w:val="00B57535"/>
    <w:rsid w:val="00B57F37"/>
    <w:rsid w:val="00B63174"/>
    <w:rsid w:val="00B633DA"/>
    <w:rsid w:val="00B637AB"/>
    <w:rsid w:val="00B639F8"/>
    <w:rsid w:val="00B63E14"/>
    <w:rsid w:val="00B6448D"/>
    <w:rsid w:val="00B64BAC"/>
    <w:rsid w:val="00B64DD0"/>
    <w:rsid w:val="00B656C6"/>
    <w:rsid w:val="00B658AD"/>
    <w:rsid w:val="00B662A2"/>
    <w:rsid w:val="00B66695"/>
    <w:rsid w:val="00B67143"/>
    <w:rsid w:val="00B673C5"/>
    <w:rsid w:val="00B67E4C"/>
    <w:rsid w:val="00B71F3C"/>
    <w:rsid w:val="00B72120"/>
    <w:rsid w:val="00B7366B"/>
    <w:rsid w:val="00B749B4"/>
    <w:rsid w:val="00B74C75"/>
    <w:rsid w:val="00B7506C"/>
    <w:rsid w:val="00B75597"/>
    <w:rsid w:val="00B76185"/>
    <w:rsid w:val="00B76BC4"/>
    <w:rsid w:val="00B7732D"/>
    <w:rsid w:val="00B8012C"/>
    <w:rsid w:val="00B80F88"/>
    <w:rsid w:val="00B81CBA"/>
    <w:rsid w:val="00B82D6D"/>
    <w:rsid w:val="00B831C0"/>
    <w:rsid w:val="00B84383"/>
    <w:rsid w:val="00B847F3"/>
    <w:rsid w:val="00B852CA"/>
    <w:rsid w:val="00B8548E"/>
    <w:rsid w:val="00B8766F"/>
    <w:rsid w:val="00B900E1"/>
    <w:rsid w:val="00B913E3"/>
    <w:rsid w:val="00B9253B"/>
    <w:rsid w:val="00B945C1"/>
    <w:rsid w:val="00BA0015"/>
    <w:rsid w:val="00BA41FB"/>
    <w:rsid w:val="00BA4284"/>
    <w:rsid w:val="00BA4E8E"/>
    <w:rsid w:val="00BA5709"/>
    <w:rsid w:val="00BA7922"/>
    <w:rsid w:val="00BB0E02"/>
    <w:rsid w:val="00BB130E"/>
    <w:rsid w:val="00BB25D9"/>
    <w:rsid w:val="00BB318B"/>
    <w:rsid w:val="00BB535D"/>
    <w:rsid w:val="00BB5C27"/>
    <w:rsid w:val="00BB5C9D"/>
    <w:rsid w:val="00BC0814"/>
    <w:rsid w:val="00BC13EF"/>
    <w:rsid w:val="00BC16C3"/>
    <w:rsid w:val="00BC1723"/>
    <w:rsid w:val="00BC1AC4"/>
    <w:rsid w:val="00BC37F8"/>
    <w:rsid w:val="00BD1D26"/>
    <w:rsid w:val="00BD1D64"/>
    <w:rsid w:val="00BD2EB4"/>
    <w:rsid w:val="00BD33B1"/>
    <w:rsid w:val="00BD4B29"/>
    <w:rsid w:val="00BD5E5C"/>
    <w:rsid w:val="00BE186B"/>
    <w:rsid w:val="00BE2C78"/>
    <w:rsid w:val="00BE41BE"/>
    <w:rsid w:val="00BE45E0"/>
    <w:rsid w:val="00BE708D"/>
    <w:rsid w:val="00BE753B"/>
    <w:rsid w:val="00BF0252"/>
    <w:rsid w:val="00BF285B"/>
    <w:rsid w:val="00BF5DA4"/>
    <w:rsid w:val="00C01C8D"/>
    <w:rsid w:val="00C01CB1"/>
    <w:rsid w:val="00C01E69"/>
    <w:rsid w:val="00C01E98"/>
    <w:rsid w:val="00C023B7"/>
    <w:rsid w:val="00C02461"/>
    <w:rsid w:val="00C0297C"/>
    <w:rsid w:val="00C02A11"/>
    <w:rsid w:val="00C02C11"/>
    <w:rsid w:val="00C03172"/>
    <w:rsid w:val="00C03D3C"/>
    <w:rsid w:val="00C03E21"/>
    <w:rsid w:val="00C04BE0"/>
    <w:rsid w:val="00C05201"/>
    <w:rsid w:val="00C05A1F"/>
    <w:rsid w:val="00C062E9"/>
    <w:rsid w:val="00C065B6"/>
    <w:rsid w:val="00C07813"/>
    <w:rsid w:val="00C10186"/>
    <w:rsid w:val="00C106DE"/>
    <w:rsid w:val="00C10C99"/>
    <w:rsid w:val="00C12D41"/>
    <w:rsid w:val="00C13F2F"/>
    <w:rsid w:val="00C1454F"/>
    <w:rsid w:val="00C14699"/>
    <w:rsid w:val="00C15981"/>
    <w:rsid w:val="00C15EF5"/>
    <w:rsid w:val="00C16864"/>
    <w:rsid w:val="00C1755F"/>
    <w:rsid w:val="00C1789E"/>
    <w:rsid w:val="00C179F4"/>
    <w:rsid w:val="00C20A17"/>
    <w:rsid w:val="00C2274C"/>
    <w:rsid w:val="00C2343E"/>
    <w:rsid w:val="00C23453"/>
    <w:rsid w:val="00C2399D"/>
    <w:rsid w:val="00C23EA2"/>
    <w:rsid w:val="00C256B3"/>
    <w:rsid w:val="00C26C95"/>
    <w:rsid w:val="00C276C2"/>
    <w:rsid w:val="00C3069A"/>
    <w:rsid w:val="00C31060"/>
    <w:rsid w:val="00C31256"/>
    <w:rsid w:val="00C31B87"/>
    <w:rsid w:val="00C31CF4"/>
    <w:rsid w:val="00C32380"/>
    <w:rsid w:val="00C3287E"/>
    <w:rsid w:val="00C32C99"/>
    <w:rsid w:val="00C34284"/>
    <w:rsid w:val="00C34752"/>
    <w:rsid w:val="00C35177"/>
    <w:rsid w:val="00C36A35"/>
    <w:rsid w:val="00C36B87"/>
    <w:rsid w:val="00C37337"/>
    <w:rsid w:val="00C37B21"/>
    <w:rsid w:val="00C4053D"/>
    <w:rsid w:val="00C44E41"/>
    <w:rsid w:val="00C45137"/>
    <w:rsid w:val="00C4520C"/>
    <w:rsid w:val="00C452DC"/>
    <w:rsid w:val="00C45C08"/>
    <w:rsid w:val="00C465FF"/>
    <w:rsid w:val="00C47A7C"/>
    <w:rsid w:val="00C5020A"/>
    <w:rsid w:val="00C5067C"/>
    <w:rsid w:val="00C512EF"/>
    <w:rsid w:val="00C53741"/>
    <w:rsid w:val="00C54BFB"/>
    <w:rsid w:val="00C55492"/>
    <w:rsid w:val="00C56936"/>
    <w:rsid w:val="00C57AAC"/>
    <w:rsid w:val="00C57B04"/>
    <w:rsid w:val="00C60DA6"/>
    <w:rsid w:val="00C60E66"/>
    <w:rsid w:val="00C611E2"/>
    <w:rsid w:val="00C632FB"/>
    <w:rsid w:val="00C634B0"/>
    <w:rsid w:val="00C63848"/>
    <w:rsid w:val="00C63E1D"/>
    <w:rsid w:val="00C64798"/>
    <w:rsid w:val="00C6587C"/>
    <w:rsid w:val="00C65DDB"/>
    <w:rsid w:val="00C65DEE"/>
    <w:rsid w:val="00C66582"/>
    <w:rsid w:val="00C67717"/>
    <w:rsid w:val="00C70013"/>
    <w:rsid w:val="00C705DE"/>
    <w:rsid w:val="00C70784"/>
    <w:rsid w:val="00C70A6F"/>
    <w:rsid w:val="00C72399"/>
    <w:rsid w:val="00C72B34"/>
    <w:rsid w:val="00C749EC"/>
    <w:rsid w:val="00C74AAC"/>
    <w:rsid w:val="00C75B94"/>
    <w:rsid w:val="00C808D2"/>
    <w:rsid w:val="00C82C05"/>
    <w:rsid w:val="00C84362"/>
    <w:rsid w:val="00C85CB4"/>
    <w:rsid w:val="00C8686C"/>
    <w:rsid w:val="00C877DC"/>
    <w:rsid w:val="00C91943"/>
    <w:rsid w:val="00C9276E"/>
    <w:rsid w:val="00C949B2"/>
    <w:rsid w:val="00C9647E"/>
    <w:rsid w:val="00C96A49"/>
    <w:rsid w:val="00C97442"/>
    <w:rsid w:val="00C979A3"/>
    <w:rsid w:val="00CA0164"/>
    <w:rsid w:val="00CA1D2D"/>
    <w:rsid w:val="00CA208C"/>
    <w:rsid w:val="00CA262C"/>
    <w:rsid w:val="00CA310D"/>
    <w:rsid w:val="00CA3C2E"/>
    <w:rsid w:val="00CA3EE3"/>
    <w:rsid w:val="00CA4112"/>
    <w:rsid w:val="00CA45E6"/>
    <w:rsid w:val="00CA4872"/>
    <w:rsid w:val="00CA65FC"/>
    <w:rsid w:val="00CA795F"/>
    <w:rsid w:val="00CA7AB2"/>
    <w:rsid w:val="00CB218B"/>
    <w:rsid w:val="00CB37CA"/>
    <w:rsid w:val="00CB3ABD"/>
    <w:rsid w:val="00CB3D29"/>
    <w:rsid w:val="00CB3D2C"/>
    <w:rsid w:val="00CB456C"/>
    <w:rsid w:val="00CB49B3"/>
    <w:rsid w:val="00CB4F27"/>
    <w:rsid w:val="00CB6558"/>
    <w:rsid w:val="00CC1649"/>
    <w:rsid w:val="00CC1A13"/>
    <w:rsid w:val="00CC2DA8"/>
    <w:rsid w:val="00CC36DE"/>
    <w:rsid w:val="00CC3816"/>
    <w:rsid w:val="00CC3975"/>
    <w:rsid w:val="00CC5316"/>
    <w:rsid w:val="00CC64DC"/>
    <w:rsid w:val="00CC6747"/>
    <w:rsid w:val="00CD06CD"/>
    <w:rsid w:val="00CD1810"/>
    <w:rsid w:val="00CD18FC"/>
    <w:rsid w:val="00CD2369"/>
    <w:rsid w:val="00CD2929"/>
    <w:rsid w:val="00CD29AF"/>
    <w:rsid w:val="00CD58E7"/>
    <w:rsid w:val="00CE0061"/>
    <w:rsid w:val="00CE0A15"/>
    <w:rsid w:val="00CE1237"/>
    <w:rsid w:val="00CE19EE"/>
    <w:rsid w:val="00CE3BD0"/>
    <w:rsid w:val="00CE44AC"/>
    <w:rsid w:val="00CE58F8"/>
    <w:rsid w:val="00CE662C"/>
    <w:rsid w:val="00CE7189"/>
    <w:rsid w:val="00CE7283"/>
    <w:rsid w:val="00CF02B5"/>
    <w:rsid w:val="00CF02B8"/>
    <w:rsid w:val="00CF06D5"/>
    <w:rsid w:val="00CF0AF9"/>
    <w:rsid w:val="00CF0C29"/>
    <w:rsid w:val="00CF146B"/>
    <w:rsid w:val="00D00552"/>
    <w:rsid w:val="00D01419"/>
    <w:rsid w:val="00D02765"/>
    <w:rsid w:val="00D02FC1"/>
    <w:rsid w:val="00D0506C"/>
    <w:rsid w:val="00D063D3"/>
    <w:rsid w:val="00D071FB"/>
    <w:rsid w:val="00D07933"/>
    <w:rsid w:val="00D10350"/>
    <w:rsid w:val="00D10D60"/>
    <w:rsid w:val="00D11C2C"/>
    <w:rsid w:val="00D125BC"/>
    <w:rsid w:val="00D12838"/>
    <w:rsid w:val="00D12FC5"/>
    <w:rsid w:val="00D1318F"/>
    <w:rsid w:val="00D133C7"/>
    <w:rsid w:val="00D13899"/>
    <w:rsid w:val="00D13E04"/>
    <w:rsid w:val="00D14EBA"/>
    <w:rsid w:val="00D15BF8"/>
    <w:rsid w:val="00D15F5E"/>
    <w:rsid w:val="00D16A16"/>
    <w:rsid w:val="00D16B9C"/>
    <w:rsid w:val="00D16D55"/>
    <w:rsid w:val="00D20772"/>
    <w:rsid w:val="00D21038"/>
    <w:rsid w:val="00D21C2B"/>
    <w:rsid w:val="00D23C89"/>
    <w:rsid w:val="00D23D10"/>
    <w:rsid w:val="00D241E4"/>
    <w:rsid w:val="00D246AF"/>
    <w:rsid w:val="00D2478D"/>
    <w:rsid w:val="00D24EC5"/>
    <w:rsid w:val="00D2590A"/>
    <w:rsid w:val="00D26A27"/>
    <w:rsid w:val="00D26FCB"/>
    <w:rsid w:val="00D31915"/>
    <w:rsid w:val="00D32D11"/>
    <w:rsid w:val="00D33CB2"/>
    <w:rsid w:val="00D33FEE"/>
    <w:rsid w:val="00D34152"/>
    <w:rsid w:val="00D3655B"/>
    <w:rsid w:val="00D36768"/>
    <w:rsid w:val="00D36861"/>
    <w:rsid w:val="00D368E5"/>
    <w:rsid w:val="00D37A0E"/>
    <w:rsid w:val="00D403F4"/>
    <w:rsid w:val="00D41C54"/>
    <w:rsid w:val="00D41F88"/>
    <w:rsid w:val="00D424C3"/>
    <w:rsid w:val="00D43308"/>
    <w:rsid w:val="00D434D6"/>
    <w:rsid w:val="00D43D05"/>
    <w:rsid w:val="00D4445A"/>
    <w:rsid w:val="00D44F7F"/>
    <w:rsid w:val="00D45DF0"/>
    <w:rsid w:val="00D45EE9"/>
    <w:rsid w:val="00D461DB"/>
    <w:rsid w:val="00D46A1B"/>
    <w:rsid w:val="00D47009"/>
    <w:rsid w:val="00D47DB0"/>
    <w:rsid w:val="00D47F52"/>
    <w:rsid w:val="00D50246"/>
    <w:rsid w:val="00D525BD"/>
    <w:rsid w:val="00D528E9"/>
    <w:rsid w:val="00D53A59"/>
    <w:rsid w:val="00D53F6F"/>
    <w:rsid w:val="00D54BAA"/>
    <w:rsid w:val="00D55887"/>
    <w:rsid w:val="00D55CEA"/>
    <w:rsid w:val="00D563BE"/>
    <w:rsid w:val="00D565FF"/>
    <w:rsid w:val="00D608B0"/>
    <w:rsid w:val="00D60EAE"/>
    <w:rsid w:val="00D614A3"/>
    <w:rsid w:val="00D61A3F"/>
    <w:rsid w:val="00D62205"/>
    <w:rsid w:val="00D62DA5"/>
    <w:rsid w:val="00D63A16"/>
    <w:rsid w:val="00D63ADC"/>
    <w:rsid w:val="00D63F4A"/>
    <w:rsid w:val="00D64859"/>
    <w:rsid w:val="00D64EBA"/>
    <w:rsid w:val="00D663DF"/>
    <w:rsid w:val="00D664B5"/>
    <w:rsid w:val="00D67133"/>
    <w:rsid w:val="00D70B96"/>
    <w:rsid w:val="00D70DEC"/>
    <w:rsid w:val="00D7136B"/>
    <w:rsid w:val="00D727F2"/>
    <w:rsid w:val="00D7287F"/>
    <w:rsid w:val="00D737FD"/>
    <w:rsid w:val="00D77979"/>
    <w:rsid w:val="00D80EFE"/>
    <w:rsid w:val="00D80FD7"/>
    <w:rsid w:val="00D81F33"/>
    <w:rsid w:val="00D82D23"/>
    <w:rsid w:val="00D83AAD"/>
    <w:rsid w:val="00D83CD6"/>
    <w:rsid w:val="00D84D18"/>
    <w:rsid w:val="00D85FCB"/>
    <w:rsid w:val="00D860CC"/>
    <w:rsid w:val="00D870F9"/>
    <w:rsid w:val="00D907DC"/>
    <w:rsid w:val="00D90EB4"/>
    <w:rsid w:val="00D911F0"/>
    <w:rsid w:val="00D92B6B"/>
    <w:rsid w:val="00D9389B"/>
    <w:rsid w:val="00D94587"/>
    <w:rsid w:val="00D94BAA"/>
    <w:rsid w:val="00D95AFB"/>
    <w:rsid w:val="00D96808"/>
    <w:rsid w:val="00D975C1"/>
    <w:rsid w:val="00DA190C"/>
    <w:rsid w:val="00DA2036"/>
    <w:rsid w:val="00DA21CF"/>
    <w:rsid w:val="00DA254F"/>
    <w:rsid w:val="00DA325E"/>
    <w:rsid w:val="00DA3BB7"/>
    <w:rsid w:val="00DA4435"/>
    <w:rsid w:val="00DA5474"/>
    <w:rsid w:val="00DA5B80"/>
    <w:rsid w:val="00DA6A58"/>
    <w:rsid w:val="00DA6C51"/>
    <w:rsid w:val="00DA6E0F"/>
    <w:rsid w:val="00DA772B"/>
    <w:rsid w:val="00DB0431"/>
    <w:rsid w:val="00DB05ED"/>
    <w:rsid w:val="00DB2934"/>
    <w:rsid w:val="00DB447E"/>
    <w:rsid w:val="00DB44F3"/>
    <w:rsid w:val="00DB5813"/>
    <w:rsid w:val="00DB648E"/>
    <w:rsid w:val="00DB6E20"/>
    <w:rsid w:val="00DC01C1"/>
    <w:rsid w:val="00DC090D"/>
    <w:rsid w:val="00DC0D63"/>
    <w:rsid w:val="00DC1281"/>
    <w:rsid w:val="00DC1A5C"/>
    <w:rsid w:val="00DC24B5"/>
    <w:rsid w:val="00DC36A5"/>
    <w:rsid w:val="00DC48A2"/>
    <w:rsid w:val="00DC5054"/>
    <w:rsid w:val="00DC56DE"/>
    <w:rsid w:val="00DC6512"/>
    <w:rsid w:val="00DC6950"/>
    <w:rsid w:val="00DC7ED9"/>
    <w:rsid w:val="00DD0E11"/>
    <w:rsid w:val="00DD201F"/>
    <w:rsid w:val="00DD2BAD"/>
    <w:rsid w:val="00DD3265"/>
    <w:rsid w:val="00DD3AB1"/>
    <w:rsid w:val="00DD4B45"/>
    <w:rsid w:val="00DD5AEC"/>
    <w:rsid w:val="00DD60E5"/>
    <w:rsid w:val="00DD7919"/>
    <w:rsid w:val="00DD7B9D"/>
    <w:rsid w:val="00DE2160"/>
    <w:rsid w:val="00DE2931"/>
    <w:rsid w:val="00DE2A28"/>
    <w:rsid w:val="00DE42FF"/>
    <w:rsid w:val="00DE4886"/>
    <w:rsid w:val="00DE489A"/>
    <w:rsid w:val="00DE4A6E"/>
    <w:rsid w:val="00DE4CA4"/>
    <w:rsid w:val="00DE7422"/>
    <w:rsid w:val="00DE7B7C"/>
    <w:rsid w:val="00DF0DD7"/>
    <w:rsid w:val="00DF2231"/>
    <w:rsid w:val="00DF3E20"/>
    <w:rsid w:val="00DF414E"/>
    <w:rsid w:val="00DF5362"/>
    <w:rsid w:val="00DF6058"/>
    <w:rsid w:val="00DF620A"/>
    <w:rsid w:val="00DF6D92"/>
    <w:rsid w:val="00DF7F4B"/>
    <w:rsid w:val="00E0017D"/>
    <w:rsid w:val="00E00AE2"/>
    <w:rsid w:val="00E01EB8"/>
    <w:rsid w:val="00E02159"/>
    <w:rsid w:val="00E02395"/>
    <w:rsid w:val="00E02520"/>
    <w:rsid w:val="00E0264C"/>
    <w:rsid w:val="00E02F1B"/>
    <w:rsid w:val="00E035EC"/>
    <w:rsid w:val="00E04C03"/>
    <w:rsid w:val="00E05AF9"/>
    <w:rsid w:val="00E064AC"/>
    <w:rsid w:val="00E07333"/>
    <w:rsid w:val="00E07787"/>
    <w:rsid w:val="00E10F15"/>
    <w:rsid w:val="00E11E8F"/>
    <w:rsid w:val="00E13788"/>
    <w:rsid w:val="00E14500"/>
    <w:rsid w:val="00E14D38"/>
    <w:rsid w:val="00E15967"/>
    <w:rsid w:val="00E161FC"/>
    <w:rsid w:val="00E1756B"/>
    <w:rsid w:val="00E17928"/>
    <w:rsid w:val="00E20025"/>
    <w:rsid w:val="00E200F2"/>
    <w:rsid w:val="00E20FCE"/>
    <w:rsid w:val="00E224B5"/>
    <w:rsid w:val="00E2277A"/>
    <w:rsid w:val="00E22A95"/>
    <w:rsid w:val="00E22F26"/>
    <w:rsid w:val="00E253C9"/>
    <w:rsid w:val="00E26A4D"/>
    <w:rsid w:val="00E26AB5"/>
    <w:rsid w:val="00E2797E"/>
    <w:rsid w:val="00E27CD2"/>
    <w:rsid w:val="00E27F77"/>
    <w:rsid w:val="00E31367"/>
    <w:rsid w:val="00E31D39"/>
    <w:rsid w:val="00E3392D"/>
    <w:rsid w:val="00E374B3"/>
    <w:rsid w:val="00E37E21"/>
    <w:rsid w:val="00E37FD5"/>
    <w:rsid w:val="00E4022B"/>
    <w:rsid w:val="00E405C6"/>
    <w:rsid w:val="00E40AD7"/>
    <w:rsid w:val="00E40E8B"/>
    <w:rsid w:val="00E41BFE"/>
    <w:rsid w:val="00E4464F"/>
    <w:rsid w:val="00E44867"/>
    <w:rsid w:val="00E4632F"/>
    <w:rsid w:val="00E50279"/>
    <w:rsid w:val="00E5066C"/>
    <w:rsid w:val="00E513DB"/>
    <w:rsid w:val="00E5313E"/>
    <w:rsid w:val="00E53515"/>
    <w:rsid w:val="00E549DE"/>
    <w:rsid w:val="00E565D1"/>
    <w:rsid w:val="00E61B90"/>
    <w:rsid w:val="00E631EF"/>
    <w:rsid w:val="00E63355"/>
    <w:rsid w:val="00E64F83"/>
    <w:rsid w:val="00E658F1"/>
    <w:rsid w:val="00E671F4"/>
    <w:rsid w:val="00E700C0"/>
    <w:rsid w:val="00E7045A"/>
    <w:rsid w:val="00E7188C"/>
    <w:rsid w:val="00E72AA9"/>
    <w:rsid w:val="00E72CD6"/>
    <w:rsid w:val="00E74EF5"/>
    <w:rsid w:val="00E74F94"/>
    <w:rsid w:val="00E75F73"/>
    <w:rsid w:val="00E76474"/>
    <w:rsid w:val="00E80C0B"/>
    <w:rsid w:val="00E812EA"/>
    <w:rsid w:val="00E81F76"/>
    <w:rsid w:val="00E82435"/>
    <w:rsid w:val="00E8469E"/>
    <w:rsid w:val="00E855D0"/>
    <w:rsid w:val="00E856E7"/>
    <w:rsid w:val="00E85819"/>
    <w:rsid w:val="00E86146"/>
    <w:rsid w:val="00E86B04"/>
    <w:rsid w:val="00E86CEF"/>
    <w:rsid w:val="00E873A9"/>
    <w:rsid w:val="00E90DAD"/>
    <w:rsid w:val="00E9134A"/>
    <w:rsid w:val="00E91832"/>
    <w:rsid w:val="00E928B9"/>
    <w:rsid w:val="00E94111"/>
    <w:rsid w:val="00E945CC"/>
    <w:rsid w:val="00E959D6"/>
    <w:rsid w:val="00E95D21"/>
    <w:rsid w:val="00E96418"/>
    <w:rsid w:val="00E96A47"/>
    <w:rsid w:val="00E9749A"/>
    <w:rsid w:val="00EA0281"/>
    <w:rsid w:val="00EA09FB"/>
    <w:rsid w:val="00EA1942"/>
    <w:rsid w:val="00EA2B7D"/>
    <w:rsid w:val="00EA2D80"/>
    <w:rsid w:val="00EA3AA9"/>
    <w:rsid w:val="00EA4CC4"/>
    <w:rsid w:val="00EA58FF"/>
    <w:rsid w:val="00EA7548"/>
    <w:rsid w:val="00EA762C"/>
    <w:rsid w:val="00EA7EEB"/>
    <w:rsid w:val="00EB0B67"/>
    <w:rsid w:val="00EB1C68"/>
    <w:rsid w:val="00EB2378"/>
    <w:rsid w:val="00EB26D5"/>
    <w:rsid w:val="00EB2981"/>
    <w:rsid w:val="00EB2D94"/>
    <w:rsid w:val="00EB349A"/>
    <w:rsid w:val="00EB4014"/>
    <w:rsid w:val="00EB4429"/>
    <w:rsid w:val="00EB54F4"/>
    <w:rsid w:val="00EB5A8E"/>
    <w:rsid w:val="00EB5EFC"/>
    <w:rsid w:val="00EB60C8"/>
    <w:rsid w:val="00EC1CA7"/>
    <w:rsid w:val="00EC238E"/>
    <w:rsid w:val="00EC248F"/>
    <w:rsid w:val="00EC29BB"/>
    <w:rsid w:val="00EC29DC"/>
    <w:rsid w:val="00EC2FB6"/>
    <w:rsid w:val="00EC3171"/>
    <w:rsid w:val="00EC337B"/>
    <w:rsid w:val="00EC3DC5"/>
    <w:rsid w:val="00EC40C3"/>
    <w:rsid w:val="00EC4458"/>
    <w:rsid w:val="00EC4F27"/>
    <w:rsid w:val="00EC6538"/>
    <w:rsid w:val="00ED0A22"/>
    <w:rsid w:val="00ED0ACB"/>
    <w:rsid w:val="00ED0AF3"/>
    <w:rsid w:val="00ED0D6D"/>
    <w:rsid w:val="00ED14B3"/>
    <w:rsid w:val="00ED2994"/>
    <w:rsid w:val="00ED3383"/>
    <w:rsid w:val="00ED37AC"/>
    <w:rsid w:val="00ED48A5"/>
    <w:rsid w:val="00ED4E7B"/>
    <w:rsid w:val="00ED5718"/>
    <w:rsid w:val="00ED675B"/>
    <w:rsid w:val="00EE0F81"/>
    <w:rsid w:val="00EE1EEA"/>
    <w:rsid w:val="00EE2A51"/>
    <w:rsid w:val="00EE2DD8"/>
    <w:rsid w:val="00EE33CC"/>
    <w:rsid w:val="00EE3C06"/>
    <w:rsid w:val="00EE423C"/>
    <w:rsid w:val="00EE4333"/>
    <w:rsid w:val="00EE4458"/>
    <w:rsid w:val="00EE4FA9"/>
    <w:rsid w:val="00EE6016"/>
    <w:rsid w:val="00EE60E8"/>
    <w:rsid w:val="00EE6880"/>
    <w:rsid w:val="00EE6BE6"/>
    <w:rsid w:val="00EE6FFD"/>
    <w:rsid w:val="00EE7F3A"/>
    <w:rsid w:val="00EF0F3B"/>
    <w:rsid w:val="00EF0F6B"/>
    <w:rsid w:val="00EF1D4C"/>
    <w:rsid w:val="00EF1F2D"/>
    <w:rsid w:val="00EF2F71"/>
    <w:rsid w:val="00EF6C0E"/>
    <w:rsid w:val="00EF6E89"/>
    <w:rsid w:val="00EF765C"/>
    <w:rsid w:val="00F006C1"/>
    <w:rsid w:val="00F00A58"/>
    <w:rsid w:val="00F02D35"/>
    <w:rsid w:val="00F02E33"/>
    <w:rsid w:val="00F03828"/>
    <w:rsid w:val="00F04088"/>
    <w:rsid w:val="00F045DF"/>
    <w:rsid w:val="00F0503B"/>
    <w:rsid w:val="00F061ED"/>
    <w:rsid w:val="00F064A2"/>
    <w:rsid w:val="00F067C9"/>
    <w:rsid w:val="00F07628"/>
    <w:rsid w:val="00F07CAB"/>
    <w:rsid w:val="00F103F9"/>
    <w:rsid w:val="00F120B2"/>
    <w:rsid w:val="00F12B6C"/>
    <w:rsid w:val="00F13FAA"/>
    <w:rsid w:val="00F148BD"/>
    <w:rsid w:val="00F14B70"/>
    <w:rsid w:val="00F155D7"/>
    <w:rsid w:val="00F24366"/>
    <w:rsid w:val="00F244FF"/>
    <w:rsid w:val="00F251C5"/>
    <w:rsid w:val="00F26040"/>
    <w:rsid w:val="00F27F97"/>
    <w:rsid w:val="00F3103A"/>
    <w:rsid w:val="00F3393C"/>
    <w:rsid w:val="00F3412B"/>
    <w:rsid w:val="00F34D72"/>
    <w:rsid w:val="00F35554"/>
    <w:rsid w:val="00F3726E"/>
    <w:rsid w:val="00F3765C"/>
    <w:rsid w:val="00F40121"/>
    <w:rsid w:val="00F40BA7"/>
    <w:rsid w:val="00F40EBE"/>
    <w:rsid w:val="00F4128B"/>
    <w:rsid w:val="00F422E7"/>
    <w:rsid w:val="00F45144"/>
    <w:rsid w:val="00F456FA"/>
    <w:rsid w:val="00F45C23"/>
    <w:rsid w:val="00F513CE"/>
    <w:rsid w:val="00F52147"/>
    <w:rsid w:val="00F5278D"/>
    <w:rsid w:val="00F52996"/>
    <w:rsid w:val="00F53285"/>
    <w:rsid w:val="00F56C53"/>
    <w:rsid w:val="00F56EF7"/>
    <w:rsid w:val="00F5762C"/>
    <w:rsid w:val="00F604CA"/>
    <w:rsid w:val="00F61B1A"/>
    <w:rsid w:val="00F6360B"/>
    <w:rsid w:val="00F63816"/>
    <w:rsid w:val="00F65A0A"/>
    <w:rsid w:val="00F67DD6"/>
    <w:rsid w:val="00F7010E"/>
    <w:rsid w:val="00F7070A"/>
    <w:rsid w:val="00F70CEA"/>
    <w:rsid w:val="00F71082"/>
    <w:rsid w:val="00F71643"/>
    <w:rsid w:val="00F71BF7"/>
    <w:rsid w:val="00F760F9"/>
    <w:rsid w:val="00F766EF"/>
    <w:rsid w:val="00F767D7"/>
    <w:rsid w:val="00F76821"/>
    <w:rsid w:val="00F777E5"/>
    <w:rsid w:val="00F77A54"/>
    <w:rsid w:val="00F80A51"/>
    <w:rsid w:val="00F821CD"/>
    <w:rsid w:val="00F84BC4"/>
    <w:rsid w:val="00F84EA4"/>
    <w:rsid w:val="00F861FC"/>
    <w:rsid w:val="00F8682F"/>
    <w:rsid w:val="00F90660"/>
    <w:rsid w:val="00F91758"/>
    <w:rsid w:val="00F91C1F"/>
    <w:rsid w:val="00F92565"/>
    <w:rsid w:val="00F938E1"/>
    <w:rsid w:val="00F95676"/>
    <w:rsid w:val="00F95E2D"/>
    <w:rsid w:val="00F975C0"/>
    <w:rsid w:val="00FA00DF"/>
    <w:rsid w:val="00FA29F1"/>
    <w:rsid w:val="00FA32C9"/>
    <w:rsid w:val="00FA4E9F"/>
    <w:rsid w:val="00FA6291"/>
    <w:rsid w:val="00FA67C5"/>
    <w:rsid w:val="00FB0250"/>
    <w:rsid w:val="00FB0408"/>
    <w:rsid w:val="00FB4C3B"/>
    <w:rsid w:val="00FB5D0E"/>
    <w:rsid w:val="00FB6947"/>
    <w:rsid w:val="00FB73B4"/>
    <w:rsid w:val="00FB77AE"/>
    <w:rsid w:val="00FB78B2"/>
    <w:rsid w:val="00FB7A36"/>
    <w:rsid w:val="00FC0199"/>
    <w:rsid w:val="00FC0AD4"/>
    <w:rsid w:val="00FC39FA"/>
    <w:rsid w:val="00FC3F9D"/>
    <w:rsid w:val="00FC5300"/>
    <w:rsid w:val="00FC55AD"/>
    <w:rsid w:val="00FC6249"/>
    <w:rsid w:val="00FC6AE9"/>
    <w:rsid w:val="00FC72C9"/>
    <w:rsid w:val="00FC7C45"/>
    <w:rsid w:val="00FD1576"/>
    <w:rsid w:val="00FD19CF"/>
    <w:rsid w:val="00FD1F9E"/>
    <w:rsid w:val="00FD205B"/>
    <w:rsid w:val="00FD3982"/>
    <w:rsid w:val="00FD3E9F"/>
    <w:rsid w:val="00FD58D8"/>
    <w:rsid w:val="00FE0249"/>
    <w:rsid w:val="00FE0D0F"/>
    <w:rsid w:val="00FE15E2"/>
    <w:rsid w:val="00FE1812"/>
    <w:rsid w:val="00FE3556"/>
    <w:rsid w:val="00FE5745"/>
    <w:rsid w:val="00FE6920"/>
    <w:rsid w:val="00FE7512"/>
    <w:rsid w:val="00FE78A7"/>
    <w:rsid w:val="00FE7939"/>
    <w:rsid w:val="00FF00BB"/>
    <w:rsid w:val="00FF10C2"/>
    <w:rsid w:val="00FF272F"/>
    <w:rsid w:val="00FF2F16"/>
    <w:rsid w:val="00FF369D"/>
    <w:rsid w:val="00FF3CBD"/>
    <w:rsid w:val="00FF429D"/>
    <w:rsid w:val="00FF49CB"/>
    <w:rsid w:val="00FF5C46"/>
    <w:rsid w:val="00FF69C2"/>
    <w:rsid w:val="00FF73EF"/>
    <w:rsid w:val="00FF7885"/>
    <w:rsid w:val="00FF7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F6349"/>
  <w15:docId w15:val="{043E405A-421E-41A5-968E-191B7C7F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347"/>
    <w:rPr>
      <w:sz w:val="28"/>
      <w:szCs w:val="28"/>
    </w:rPr>
  </w:style>
  <w:style w:type="paragraph" w:styleId="Heading7">
    <w:name w:val="heading 7"/>
    <w:basedOn w:val="Normal"/>
    <w:next w:val="Normal"/>
    <w:link w:val="Heading7Char"/>
    <w:qFormat/>
    <w:rsid w:val="00E80C0B"/>
    <w:pPr>
      <w:keepNext/>
      <w:spacing w:before="60" w:after="60" w:line="360" w:lineRule="atLeast"/>
      <w:ind w:firstLine="540"/>
      <w:jc w:val="both"/>
      <w:outlineLvl w:val="6"/>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CD58E7"/>
    <w:rPr>
      <w:sz w:val="20"/>
      <w:szCs w:val="20"/>
    </w:rPr>
  </w:style>
  <w:style w:type="character" w:styleId="FootnoteReference">
    <w:name w:val="footnote reference"/>
    <w:rsid w:val="00CD58E7"/>
    <w:rPr>
      <w:vertAlign w:val="superscript"/>
    </w:rPr>
  </w:style>
  <w:style w:type="paragraph" w:styleId="Header">
    <w:name w:val="header"/>
    <w:basedOn w:val="Normal"/>
    <w:rsid w:val="00594E6E"/>
    <w:pPr>
      <w:tabs>
        <w:tab w:val="center" w:pos="4320"/>
        <w:tab w:val="right" w:pos="8640"/>
      </w:tabs>
    </w:pPr>
  </w:style>
  <w:style w:type="paragraph" w:styleId="Footer">
    <w:name w:val="footer"/>
    <w:basedOn w:val="Normal"/>
    <w:link w:val="FooterChar"/>
    <w:uiPriority w:val="99"/>
    <w:rsid w:val="00594E6E"/>
    <w:pPr>
      <w:tabs>
        <w:tab w:val="center" w:pos="4320"/>
        <w:tab w:val="right" w:pos="8640"/>
      </w:tabs>
    </w:pPr>
  </w:style>
  <w:style w:type="character" w:styleId="PageNumber">
    <w:name w:val="page number"/>
    <w:basedOn w:val="DefaultParagraphFont"/>
    <w:rsid w:val="00594E6E"/>
  </w:style>
  <w:style w:type="paragraph" w:styleId="BodyText">
    <w:name w:val="Body Text"/>
    <w:basedOn w:val="Normal"/>
    <w:rsid w:val="00A24C4F"/>
    <w:pPr>
      <w:spacing w:line="288" w:lineRule="auto"/>
      <w:jc w:val="both"/>
    </w:pPr>
    <w:rPr>
      <w:rFonts w:ascii=".VnTime" w:hAnsi=".VnTime"/>
      <w:b/>
      <w:szCs w:val="20"/>
    </w:rPr>
  </w:style>
  <w:style w:type="paragraph" w:styleId="BodyText3">
    <w:name w:val="Body Text 3"/>
    <w:basedOn w:val="Normal"/>
    <w:rsid w:val="00A24C4F"/>
    <w:pPr>
      <w:jc w:val="both"/>
    </w:pPr>
    <w:rPr>
      <w:rFonts w:ascii=".VnTime" w:hAnsi=".VnTime"/>
      <w:szCs w:val="20"/>
      <w:lang w:val="fr-FR"/>
    </w:rPr>
  </w:style>
  <w:style w:type="paragraph" w:styleId="NormalWeb">
    <w:name w:val="Normal (Web)"/>
    <w:basedOn w:val="Normal"/>
    <w:rsid w:val="00A731E5"/>
    <w:pPr>
      <w:spacing w:before="100" w:beforeAutospacing="1" w:after="100" w:afterAutospacing="1"/>
    </w:pPr>
    <w:rPr>
      <w:sz w:val="24"/>
      <w:szCs w:val="24"/>
    </w:rPr>
  </w:style>
  <w:style w:type="character" w:styleId="Strong">
    <w:name w:val="Strong"/>
    <w:qFormat/>
    <w:rsid w:val="00A731E5"/>
    <w:rPr>
      <w:b/>
      <w:bCs/>
    </w:rPr>
  </w:style>
  <w:style w:type="paragraph" w:styleId="NoSpacing">
    <w:name w:val="No Spacing"/>
    <w:link w:val="NoSpacingChar"/>
    <w:uiPriority w:val="1"/>
    <w:qFormat/>
    <w:rsid w:val="00976385"/>
    <w:rPr>
      <w:rFonts w:ascii="Calibri" w:hAnsi="Calibri"/>
      <w:sz w:val="22"/>
      <w:szCs w:val="22"/>
    </w:rPr>
  </w:style>
  <w:style w:type="character" w:customStyle="1" w:styleId="NoSpacingChar">
    <w:name w:val="No Spacing Char"/>
    <w:link w:val="NoSpacing"/>
    <w:uiPriority w:val="1"/>
    <w:rsid w:val="00976385"/>
    <w:rPr>
      <w:rFonts w:ascii="Calibri" w:hAnsi="Calibri"/>
      <w:sz w:val="22"/>
      <w:szCs w:val="22"/>
      <w:lang w:val="en-US" w:eastAsia="en-US" w:bidi="ar-SA"/>
    </w:rPr>
  </w:style>
  <w:style w:type="paragraph" w:styleId="BalloonText">
    <w:name w:val="Balloon Text"/>
    <w:basedOn w:val="Normal"/>
    <w:link w:val="BalloonTextChar"/>
    <w:rsid w:val="00976385"/>
    <w:rPr>
      <w:rFonts w:ascii="Tahoma" w:hAnsi="Tahoma"/>
      <w:sz w:val="16"/>
      <w:szCs w:val="16"/>
    </w:rPr>
  </w:style>
  <w:style w:type="character" w:customStyle="1" w:styleId="BalloonTextChar">
    <w:name w:val="Balloon Text Char"/>
    <w:link w:val="BalloonText"/>
    <w:rsid w:val="00976385"/>
    <w:rPr>
      <w:rFonts w:ascii="Tahoma" w:hAnsi="Tahoma" w:cs="Tahoma"/>
      <w:sz w:val="16"/>
      <w:szCs w:val="16"/>
    </w:rPr>
  </w:style>
  <w:style w:type="paragraph" w:styleId="DocumentMap">
    <w:name w:val="Document Map"/>
    <w:basedOn w:val="Normal"/>
    <w:link w:val="DocumentMapChar"/>
    <w:rsid w:val="00387C53"/>
    <w:rPr>
      <w:rFonts w:ascii="Tahoma" w:hAnsi="Tahoma"/>
      <w:sz w:val="16"/>
      <w:szCs w:val="16"/>
    </w:rPr>
  </w:style>
  <w:style w:type="character" w:customStyle="1" w:styleId="DocumentMapChar">
    <w:name w:val="Document Map Char"/>
    <w:link w:val="DocumentMap"/>
    <w:rsid w:val="00387C53"/>
    <w:rPr>
      <w:rFonts w:ascii="Tahoma" w:hAnsi="Tahoma" w:cs="Tahoma"/>
      <w:sz w:val="16"/>
      <w:szCs w:val="16"/>
    </w:rPr>
  </w:style>
  <w:style w:type="character" w:customStyle="1" w:styleId="Heading7Char">
    <w:name w:val="Heading 7 Char"/>
    <w:link w:val="Heading7"/>
    <w:rsid w:val="00E80C0B"/>
    <w:rPr>
      <w:rFonts w:ascii="VNI-Times" w:hAnsi="VNI-Times" w:cs="Courier New"/>
      <w:b/>
      <w:bCs/>
      <w:sz w:val="28"/>
      <w:lang w:eastAsia="en-US"/>
    </w:rPr>
  </w:style>
  <w:style w:type="paragraph" w:styleId="ListParagraph">
    <w:name w:val="List Paragraph"/>
    <w:basedOn w:val="Normal"/>
    <w:uiPriority w:val="34"/>
    <w:qFormat/>
    <w:rsid w:val="005A1520"/>
    <w:pPr>
      <w:ind w:left="720"/>
    </w:pPr>
  </w:style>
  <w:style w:type="character" w:customStyle="1" w:styleId="FooterChar">
    <w:name w:val="Footer Char"/>
    <w:link w:val="Footer"/>
    <w:uiPriority w:val="99"/>
    <w:rsid w:val="0005508F"/>
    <w:rPr>
      <w:sz w:val="28"/>
      <w:szCs w:val="28"/>
    </w:rPr>
  </w:style>
  <w:style w:type="table" w:styleId="TableGrid">
    <w:name w:val="Table Grid"/>
    <w:basedOn w:val="TableNormal"/>
    <w:rsid w:val="00613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D189D"/>
    <w:rPr>
      <w:sz w:val="16"/>
      <w:szCs w:val="16"/>
    </w:rPr>
  </w:style>
  <w:style w:type="paragraph" w:styleId="CommentText">
    <w:name w:val="annotation text"/>
    <w:basedOn w:val="Normal"/>
    <w:link w:val="CommentTextChar"/>
    <w:rsid w:val="004D189D"/>
    <w:rPr>
      <w:sz w:val="20"/>
      <w:szCs w:val="20"/>
    </w:rPr>
  </w:style>
  <w:style w:type="character" w:customStyle="1" w:styleId="CommentTextChar">
    <w:name w:val="Comment Text Char"/>
    <w:basedOn w:val="DefaultParagraphFont"/>
    <w:link w:val="CommentText"/>
    <w:rsid w:val="004D189D"/>
  </w:style>
  <w:style w:type="paragraph" w:styleId="CommentSubject">
    <w:name w:val="annotation subject"/>
    <w:basedOn w:val="CommentText"/>
    <w:next w:val="CommentText"/>
    <w:link w:val="CommentSubjectChar"/>
    <w:rsid w:val="004D189D"/>
    <w:rPr>
      <w:b/>
      <w:bCs/>
    </w:rPr>
  </w:style>
  <w:style w:type="character" w:customStyle="1" w:styleId="CommentSubjectChar">
    <w:name w:val="Comment Subject Char"/>
    <w:basedOn w:val="CommentTextChar"/>
    <w:link w:val="CommentSubject"/>
    <w:rsid w:val="004D189D"/>
    <w:rPr>
      <w:b/>
      <w:bCs/>
    </w:rPr>
  </w:style>
  <w:style w:type="character" w:styleId="Hyperlink">
    <w:name w:val="Hyperlink"/>
    <w:basedOn w:val="DefaultParagraphFont"/>
    <w:unhideWhenUsed/>
    <w:rsid w:val="00575BD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539279">
      <w:bodyDiv w:val="1"/>
      <w:marLeft w:val="0"/>
      <w:marRight w:val="0"/>
      <w:marTop w:val="0"/>
      <w:marBottom w:val="0"/>
      <w:divBdr>
        <w:top w:val="none" w:sz="0" w:space="0" w:color="auto"/>
        <w:left w:val="none" w:sz="0" w:space="0" w:color="auto"/>
        <w:bottom w:val="none" w:sz="0" w:space="0" w:color="auto"/>
        <w:right w:val="none" w:sz="0" w:space="0" w:color="auto"/>
      </w:divBdr>
    </w:div>
    <w:div w:id="819268942">
      <w:bodyDiv w:val="1"/>
      <w:marLeft w:val="0"/>
      <w:marRight w:val="0"/>
      <w:marTop w:val="0"/>
      <w:marBottom w:val="0"/>
      <w:divBdr>
        <w:top w:val="none" w:sz="0" w:space="0" w:color="auto"/>
        <w:left w:val="none" w:sz="0" w:space="0" w:color="auto"/>
        <w:bottom w:val="none" w:sz="0" w:space="0" w:color="auto"/>
        <w:right w:val="none" w:sz="0" w:space="0" w:color="auto"/>
      </w:divBdr>
    </w:div>
    <w:div w:id="1624918141">
      <w:bodyDiv w:val="1"/>
      <w:marLeft w:val="0"/>
      <w:marRight w:val="0"/>
      <w:marTop w:val="0"/>
      <w:marBottom w:val="0"/>
      <w:divBdr>
        <w:top w:val="none" w:sz="0" w:space="0" w:color="auto"/>
        <w:left w:val="none" w:sz="0" w:space="0" w:color="auto"/>
        <w:bottom w:val="none" w:sz="0" w:space="0" w:color="auto"/>
        <w:right w:val="none" w:sz="0" w:space="0" w:color="auto"/>
      </w:divBdr>
    </w:div>
    <w:div w:id="187041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cuments\Zalo%20Received%20Files\H&#272;MB%20NHA%20O-LK77-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7932A-6338-4516-A5B2-4D7B5ACBF0B2}">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HĐMB NHA O-LK77-60</Template>
  <TotalTime>288</TotalTime>
  <Pages>15</Pages>
  <Words>5732</Words>
  <Characters>32678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CỘNG HOÀ XÃ HỘI CHỦ NGHĨA VIỆT NAM</vt:lpstr>
    </vt:vector>
  </TitlesOfParts>
  <Company/>
  <LinksUpToDate>false</LinksUpToDate>
  <CharactersWithSpaces>38334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HOÀ XÃ HỘI CHỦ NGHĨA VIỆT NAM</dc:title>
  <dc:subject/>
  <dc:creator>Windows User</dc:creator>
  <cp:keywords/>
  <dc:description/>
  <cp:lastModifiedBy>CÔNG TY CỔ PHẦN ĐẦU TƯ VÀ PHÁT TRIỂN ĐÔ THỊ DẦU KHÍ CỬU LONG</cp:lastModifiedBy>
  <cp:revision>39</cp:revision>
  <cp:lastPrinted>2025-05-27T03:32:00Z</cp:lastPrinted>
  <dcterms:created xsi:type="dcterms:W3CDTF">2025-07-08T06:45:00Z</dcterms:created>
  <dcterms:modified xsi:type="dcterms:W3CDTF">2026-09-09T08:58:00Z</dcterms:modified>
</cp:coreProperties>
</file>